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83EC8E" w14:textId="1ED5904E" w:rsidR="00FA11A1" w:rsidRPr="00480C6E" w:rsidRDefault="00DF0C7C" w:rsidP="00480C6E">
      <w:pPr>
        <w:rPr>
          <w:rFonts w:ascii="Arial" w:hAnsi="Arial" w:cs="Arial"/>
          <w:iCs/>
          <w:sz w:val="20"/>
        </w:rPr>
      </w:pPr>
      <w:bookmarkStart w:id="0" w:name="_Toc67642297"/>
      <w:r w:rsidRPr="00480C6E">
        <w:rPr>
          <w:rFonts w:ascii="Arial" w:hAnsi="Arial" w:cs="Arial"/>
          <w:sz w:val="20"/>
        </w:rPr>
        <w:t xml:space="preserve">Postępowanie nr </w:t>
      </w:r>
      <w:r w:rsidR="00480C6E" w:rsidRPr="00480C6E">
        <w:rPr>
          <w:rFonts w:ascii="Arial" w:hAnsi="Arial" w:cs="Arial"/>
          <w:iCs/>
          <w:sz w:val="20"/>
        </w:rPr>
        <w:t>DZ/24/048/DS</w:t>
      </w:r>
      <w:r w:rsidRPr="00480C6E">
        <w:rPr>
          <w:rFonts w:ascii="Arial" w:hAnsi="Arial" w:cs="Arial"/>
          <w:iCs/>
          <w:sz w:val="20"/>
        </w:rPr>
        <w:t>.</w:t>
      </w:r>
    </w:p>
    <w:p w14:paraId="0F67CE2C" w14:textId="61015906" w:rsidR="00DF0C7C" w:rsidRPr="004D6932" w:rsidRDefault="00DF0C7C" w:rsidP="00DF0C7C">
      <w:pPr>
        <w:rPr>
          <w:rFonts w:ascii="Arial" w:hAnsi="Arial" w:cs="Arial"/>
          <w:bCs/>
          <w:sz w:val="22"/>
          <w:szCs w:val="22"/>
        </w:rPr>
      </w:pPr>
      <w:r w:rsidRPr="00480C6E">
        <w:rPr>
          <w:rFonts w:ascii="Arial" w:hAnsi="Arial" w:cs="Arial"/>
          <w:bCs/>
          <w:sz w:val="20"/>
        </w:rPr>
        <w:t>Załącznik</w:t>
      </w:r>
      <w:r w:rsidRPr="004D6932">
        <w:rPr>
          <w:rFonts w:ascii="Arial" w:hAnsi="Arial" w:cs="Arial"/>
          <w:bCs/>
          <w:sz w:val="22"/>
          <w:szCs w:val="22"/>
        </w:rPr>
        <w:t xml:space="preserve"> nr 1</w:t>
      </w:r>
    </w:p>
    <w:p w14:paraId="12C8061A" w14:textId="77777777" w:rsidR="002576F0" w:rsidRPr="002576F0" w:rsidRDefault="002576F0" w:rsidP="002576F0"/>
    <w:bookmarkEnd w:id="0"/>
    <w:p w14:paraId="0716D556" w14:textId="064ED09E" w:rsidR="00F16D0A" w:rsidRPr="00480C6E" w:rsidRDefault="000548EF" w:rsidP="00480C6E">
      <w:pPr>
        <w:pStyle w:val="Nagwek1"/>
      </w:pPr>
      <w:r w:rsidRPr="00480C6E">
        <w:t>Formularz ofertowy</w:t>
      </w:r>
    </w:p>
    <w:p w14:paraId="1202FE3D" w14:textId="77777777" w:rsidR="00024AAE" w:rsidRPr="004973ED" w:rsidRDefault="00024AAE" w:rsidP="00E24411">
      <w:pPr>
        <w:spacing w:line="276" w:lineRule="auto"/>
        <w:rPr>
          <w:rFonts w:ascii="Arial" w:hAnsi="Arial" w:cs="Arial"/>
          <w:sz w:val="22"/>
        </w:rPr>
      </w:pPr>
    </w:p>
    <w:p w14:paraId="17E03444" w14:textId="25824D84" w:rsidR="00EA11E2" w:rsidRPr="004973ED" w:rsidRDefault="001E3036" w:rsidP="00E24411">
      <w:pPr>
        <w:spacing w:line="276" w:lineRule="auto"/>
        <w:rPr>
          <w:rFonts w:ascii="Arial" w:hAnsi="Arial" w:cs="Arial"/>
          <w:b/>
          <w:spacing w:val="-6"/>
          <w:sz w:val="22"/>
        </w:rPr>
      </w:pPr>
      <w:r>
        <w:rPr>
          <w:rFonts w:ascii="Arial" w:hAnsi="Arial" w:cs="Arial"/>
          <w:b/>
          <w:spacing w:val="-6"/>
          <w:sz w:val="22"/>
        </w:rPr>
        <w:t xml:space="preserve">do </w:t>
      </w:r>
      <w:r w:rsidR="00BF0DCF">
        <w:rPr>
          <w:rFonts w:ascii="Arial" w:hAnsi="Arial" w:cs="Arial"/>
          <w:b/>
          <w:spacing w:val="-6"/>
          <w:sz w:val="22"/>
        </w:rPr>
        <w:t>p</w:t>
      </w:r>
      <w:r w:rsidR="00587B33">
        <w:rPr>
          <w:rFonts w:ascii="Arial" w:hAnsi="Arial" w:cs="Arial"/>
          <w:b/>
          <w:spacing w:val="-6"/>
          <w:sz w:val="22"/>
        </w:rPr>
        <w:t xml:space="preserve">ostępowania nr </w:t>
      </w:r>
      <w:r w:rsidR="00480C6E">
        <w:rPr>
          <w:rFonts w:ascii="Arial" w:hAnsi="Arial" w:cs="Arial"/>
          <w:b/>
          <w:spacing w:val="-6"/>
          <w:sz w:val="22"/>
        </w:rPr>
        <w:t>DZ/24/048/DS</w:t>
      </w:r>
      <w:r w:rsidR="00EA11E2" w:rsidRPr="004973ED">
        <w:rPr>
          <w:rFonts w:ascii="Arial" w:hAnsi="Arial" w:cs="Arial"/>
          <w:b/>
          <w:spacing w:val="-6"/>
          <w:sz w:val="22"/>
        </w:rPr>
        <w:t xml:space="preserve"> na</w:t>
      </w:r>
      <w:r>
        <w:rPr>
          <w:rFonts w:ascii="Arial" w:hAnsi="Arial" w:cs="Arial"/>
          <w:b/>
          <w:spacing w:val="-6"/>
          <w:sz w:val="22"/>
        </w:rPr>
        <w:t>:</w:t>
      </w:r>
    </w:p>
    <w:p w14:paraId="0F41E0D5" w14:textId="77777777" w:rsidR="00EA11E2" w:rsidRPr="004973ED" w:rsidRDefault="00EA11E2" w:rsidP="00E24411">
      <w:pPr>
        <w:spacing w:line="276" w:lineRule="auto"/>
        <w:ind w:left="-284"/>
        <w:rPr>
          <w:rFonts w:ascii="Arial" w:hAnsi="Arial" w:cs="Arial"/>
          <w:spacing w:val="-6"/>
          <w:sz w:val="22"/>
        </w:rPr>
      </w:pPr>
    </w:p>
    <w:p w14:paraId="6D5B13D5" w14:textId="06910BCF" w:rsidR="00575F00" w:rsidRPr="004973ED" w:rsidRDefault="00EA11E2" w:rsidP="004D14E6">
      <w:pPr>
        <w:pStyle w:val="Stopka"/>
        <w:ind w:left="142"/>
        <w:rPr>
          <w:rFonts w:ascii="Arial" w:hAnsi="Arial" w:cs="Arial"/>
          <w:i/>
          <w:iCs/>
          <w:spacing w:val="-4"/>
          <w:szCs w:val="22"/>
        </w:rPr>
      </w:pPr>
      <w:r w:rsidRPr="004973ED">
        <w:rPr>
          <w:rFonts w:ascii="Arial" w:hAnsi="Arial" w:cs="Arial"/>
          <w:b/>
          <w:spacing w:val="-6"/>
          <w:szCs w:val="22"/>
        </w:rPr>
        <w:t>„</w:t>
      </w:r>
      <w:r w:rsidR="004D6932" w:rsidRPr="004D6932">
        <w:rPr>
          <w:rFonts w:ascii="Arial" w:hAnsi="Arial" w:cs="Arial"/>
          <w:b/>
          <w:spacing w:val="-6"/>
          <w:sz w:val="22"/>
          <w:szCs w:val="22"/>
        </w:rPr>
        <w:t>Ś</w:t>
      </w:r>
      <w:r w:rsidR="001E3036" w:rsidRPr="001E3036">
        <w:rPr>
          <w:rFonts w:ascii="Arial" w:hAnsi="Arial" w:cs="Arial"/>
          <w:b/>
          <w:bCs/>
          <w:sz w:val="22"/>
          <w:szCs w:val="22"/>
        </w:rPr>
        <w:t xml:space="preserve">wiadczenie </w:t>
      </w:r>
      <w:r w:rsidR="00544E29">
        <w:rPr>
          <w:rFonts w:ascii="Arial" w:hAnsi="Arial" w:cs="Arial"/>
          <w:b/>
          <w:bCs/>
          <w:sz w:val="22"/>
          <w:szCs w:val="22"/>
        </w:rPr>
        <w:t xml:space="preserve">dostępu do </w:t>
      </w:r>
      <w:r w:rsidR="00F5580B" w:rsidRPr="001E3036">
        <w:rPr>
          <w:rFonts w:ascii="Arial" w:hAnsi="Arial" w:cs="Arial"/>
          <w:b/>
          <w:bCs/>
          <w:sz w:val="22"/>
          <w:szCs w:val="22"/>
        </w:rPr>
        <w:t xml:space="preserve">usług </w:t>
      </w:r>
      <w:r w:rsidR="001E3036" w:rsidRPr="001E3036">
        <w:rPr>
          <w:rFonts w:ascii="Arial" w:hAnsi="Arial" w:cs="Arial"/>
          <w:b/>
          <w:bCs/>
          <w:sz w:val="22"/>
          <w:szCs w:val="22"/>
        </w:rPr>
        <w:t xml:space="preserve">sportowych i rekreacyjnych na podstawie kart abonamentowych dla pracowników </w:t>
      </w:r>
      <w:bookmarkStart w:id="1" w:name="_Hlk183071980"/>
      <w:r w:rsidR="00E94DFD">
        <w:rPr>
          <w:rFonts w:ascii="Arial" w:hAnsi="Arial" w:cs="Arial"/>
          <w:b/>
          <w:bCs/>
          <w:sz w:val="22"/>
          <w:szCs w:val="22"/>
        </w:rPr>
        <w:t>ZGM w Bielsku-Białej</w:t>
      </w:r>
      <w:bookmarkEnd w:id="1"/>
      <w:r w:rsidR="001E3036" w:rsidRPr="001E3036">
        <w:rPr>
          <w:rFonts w:ascii="Arial" w:hAnsi="Arial" w:cs="Arial"/>
          <w:b/>
          <w:bCs/>
          <w:sz w:val="22"/>
          <w:szCs w:val="22"/>
        </w:rPr>
        <w:t>, dzieci pracowników oraz osób towarzyszących</w:t>
      </w:r>
      <w:r w:rsidR="00575F00" w:rsidRPr="004973ED">
        <w:rPr>
          <w:rFonts w:ascii="Arial" w:hAnsi="Arial" w:cs="Arial"/>
          <w:i/>
          <w:iCs/>
          <w:spacing w:val="-4"/>
          <w:sz w:val="22"/>
          <w:szCs w:val="22"/>
        </w:rPr>
        <w:t>”</w:t>
      </w:r>
    </w:p>
    <w:p w14:paraId="5A14C505" w14:textId="77777777" w:rsidR="009A166B" w:rsidRPr="004973ED" w:rsidRDefault="009A166B" w:rsidP="00E24411">
      <w:pPr>
        <w:overflowPunct w:val="0"/>
        <w:autoSpaceDE w:val="0"/>
        <w:autoSpaceDN w:val="0"/>
        <w:adjustRightInd w:val="0"/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p w14:paraId="69D7275B" w14:textId="77777777" w:rsidR="00FA11A1" w:rsidRPr="004973ED" w:rsidRDefault="00FA11A1" w:rsidP="00E24411">
      <w:pPr>
        <w:overflowPunct w:val="0"/>
        <w:autoSpaceDE w:val="0"/>
        <w:autoSpaceDN w:val="0"/>
        <w:adjustRightInd w:val="0"/>
        <w:spacing w:line="276" w:lineRule="auto"/>
        <w:rPr>
          <w:rFonts w:ascii="Arial" w:hAnsi="Arial" w:cs="Arial"/>
          <w:spacing w:val="-6"/>
          <w:sz w:val="22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3"/>
        <w:gridCol w:w="1223"/>
        <w:gridCol w:w="2034"/>
        <w:gridCol w:w="3069"/>
      </w:tblGrid>
      <w:tr w:rsidR="00686BE6" w:rsidRPr="004973ED" w14:paraId="60859590" w14:textId="77777777" w:rsidTr="00B2708A">
        <w:tc>
          <w:tcPr>
            <w:tcW w:w="9639" w:type="dxa"/>
            <w:gridSpan w:val="4"/>
          </w:tcPr>
          <w:p w14:paraId="7E0DC664" w14:textId="77777777" w:rsidR="007D096E" w:rsidRPr="004973ED" w:rsidRDefault="007D096E" w:rsidP="00E2441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7180DF97" w14:textId="2EBB8290" w:rsidR="005E5DFC" w:rsidRPr="004973ED" w:rsidRDefault="005E5DFC" w:rsidP="00E2441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</w:t>
            </w:r>
            <w:r w:rsidR="00B2708A"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</w:t>
            </w:r>
          </w:p>
          <w:p w14:paraId="780E8808" w14:textId="4B6E76AC" w:rsidR="005E5DFC" w:rsidRPr="004973ED" w:rsidRDefault="005E5DFC" w:rsidP="00E2441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DF0C7C">
              <w:rPr>
                <w:rFonts w:ascii="Arial" w:hAnsi="Arial" w:cs="Arial"/>
                <w:i/>
                <w:spacing w:val="-6"/>
                <w:sz w:val="18"/>
              </w:rPr>
              <w:t>nazwa (firma) Wykonawcy</w:t>
            </w:r>
            <w:r w:rsidR="00DF0C7C">
              <w:rPr>
                <w:rFonts w:ascii="Arial" w:hAnsi="Arial" w:cs="Arial"/>
                <w:i/>
                <w:spacing w:val="-6"/>
                <w:sz w:val="18"/>
                <w:shd w:val="clear" w:color="auto" w:fill="D9D9D9"/>
              </w:rPr>
              <w:t>*</w:t>
            </w:r>
            <w:r w:rsidR="00901C29" w:rsidRPr="004973ED">
              <w:rPr>
                <w:rFonts w:ascii="Arial" w:hAnsi="Arial" w:cs="Arial"/>
                <w:i/>
                <w:spacing w:val="-6"/>
                <w:sz w:val="18"/>
                <w:shd w:val="clear" w:color="auto" w:fill="D9D9D9"/>
              </w:rPr>
              <w:t xml:space="preserve"> </w:t>
            </w:r>
          </w:p>
        </w:tc>
      </w:tr>
      <w:tr w:rsidR="005E5DFC" w:rsidRPr="004973ED" w14:paraId="591E4374" w14:textId="77777777" w:rsidTr="00B2708A">
        <w:tc>
          <w:tcPr>
            <w:tcW w:w="9639" w:type="dxa"/>
            <w:gridSpan w:val="4"/>
          </w:tcPr>
          <w:p w14:paraId="7FC79C7C" w14:textId="77777777" w:rsidR="007D096E" w:rsidRPr="004973ED" w:rsidRDefault="007D096E" w:rsidP="00E2441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27CB45D2" w14:textId="7FF226E2" w:rsidR="005E5DFC" w:rsidRPr="004973ED" w:rsidRDefault="005E5DFC" w:rsidP="00E2441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...........................................................................................................................................................</w:t>
            </w:r>
            <w:r w:rsidR="00B2708A"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</w:t>
            </w:r>
          </w:p>
          <w:p w14:paraId="3C425E09" w14:textId="77777777" w:rsidR="005E5DFC" w:rsidRPr="004973ED" w:rsidRDefault="005E5DFC" w:rsidP="00E2441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siedziby</w:t>
            </w:r>
            <w:r w:rsidR="007626B8" w:rsidRPr="004973ED">
              <w:rPr>
                <w:rFonts w:ascii="Arial" w:hAnsi="Arial" w:cs="Arial"/>
                <w:i/>
                <w:spacing w:val="-6"/>
                <w:sz w:val="18"/>
              </w:rPr>
              <w:t xml:space="preserve"> (ulica, numer porządkowy, kod pocztowy, miejscowość, województwo</w:t>
            </w:r>
            <w:r w:rsidR="00ED10D3" w:rsidRPr="004973ED">
              <w:rPr>
                <w:rFonts w:ascii="Arial" w:hAnsi="Arial" w:cs="Arial"/>
                <w:i/>
                <w:spacing w:val="-6"/>
                <w:sz w:val="18"/>
              </w:rPr>
              <w:t>)</w:t>
            </w:r>
          </w:p>
        </w:tc>
      </w:tr>
      <w:tr w:rsidR="005E5DFC" w:rsidRPr="004973ED" w14:paraId="6DE230EA" w14:textId="77777777" w:rsidTr="00B2708A">
        <w:tc>
          <w:tcPr>
            <w:tcW w:w="9639" w:type="dxa"/>
            <w:gridSpan w:val="4"/>
          </w:tcPr>
          <w:p w14:paraId="790E9E37" w14:textId="77777777" w:rsidR="005E5DFC" w:rsidRPr="004973ED" w:rsidRDefault="005E5DFC" w:rsidP="00E2441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40D8A575" w14:textId="35C9A053" w:rsidR="005E5DFC" w:rsidRPr="004973ED" w:rsidRDefault="005E5DFC" w:rsidP="00E2441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...............................................................................................................................................</w:t>
            </w:r>
            <w:r w:rsidR="00B2708A"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</w:t>
            </w:r>
          </w:p>
          <w:p w14:paraId="52504E8C" w14:textId="77777777" w:rsidR="005E5DFC" w:rsidRPr="004973ED" w:rsidRDefault="005E5DFC" w:rsidP="00E2441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korespondencyjny</w:t>
            </w:r>
          </w:p>
        </w:tc>
      </w:tr>
      <w:tr w:rsidR="00686BE6" w:rsidRPr="004973ED" w14:paraId="3A397890" w14:textId="77777777" w:rsidTr="00F5580B">
        <w:trPr>
          <w:trHeight w:val="718"/>
        </w:trPr>
        <w:tc>
          <w:tcPr>
            <w:tcW w:w="3313" w:type="dxa"/>
          </w:tcPr>
          <w:p w14:paraId="314F8F6B" w14:textId="77777777" w:rsidR="005E5DFC" w:rsidRPr="004973ED" w:rsidRDefault="005E5DFC" w:rsidP="00F5580B">
            <w:pPr>
              <w:overflowPunct w:val="0"/>
              <w:autoSpaceDE w:val="0"/>
              <w:autoSpaceDN w:val="0"/>
              <w:adjustRightInd w:val="0"/>
              <w:spacing w:before="36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</w:t>
            </w:r>
            <w:r w:rsidR="00B2708A"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</w:t>
            </w:r>
          </w:p>
          <w:p w14:paraId="543DC9CC" w14:textId="77777777" w:rsidR="005E5DFC" w:rsidRPr="004973ED" w:rsidRDefault="005E5DFC" w:rsidP="00E2441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i/>
                <w:spacing w:val="-6"/>
                <w:sz w:val="18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NIP</w:t>
            </w:r>
          </w:p>
        </w:tc>
        <w:tc>
          <w:tcPr>
            <w:tcW w:w="3257" w:type="dxa"/>
            <w:gridSpan w:val="2"/>
          </w:tcPr>
          <w:p w14:paraId="2436F229" w14:textId="1BB6D497" w:rsidR="005E5DFC" w:rsidRPr="004973ED" w:rsidRDefault="005E5DFC" w:rsidP="00F5580B">
            <w:pPr>
              <w:overflowPunct w:val="0"/>
              <w:autoSpaceDE w:val="0"/>
              <w:autoSpaceDN w:val="0"/>
              <w:adjustRightInd w:val="0"/>
              <w:spacing w:before="36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</w:t>
            </w:r>
          </w:p>
          <w:p w14:paraId="6AF4C7EA" w14:textId="77777777" w:rsidR="005E5DFC" w:rsidRPr="004973ED" w:rsidRDefault="005E5DFC" w:rsidP="00E2441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REGON</w:t>
            </w:r>
          </w:p>
        </w:tc>
        <w:tc>
          <w:tcPr>
            <w:tcW w:w="3069" w:type="dxa"/>
          </w:tcPr>
          <w:p w14:paraId="43BCE85F" w14:textId="5006716E" w:rsidR="005E5DFC" w:rsidRPr="004973ED" w:rsidRDefault="005E5DFC" w:rsidP="00F5580B">
            <w:pPr>
              <w:overflowPunct w:val="0"/>
              <w:autoSpaceDE w:val="0"/>
              <w:autoSpaceDN w:val="0"/>
              <w:adjustRightInd w:val="0"/>
              <w:spacing w:before="360"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</w:t>
            </w:r>
            <w:r w:rsidR="00B2708A"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</w:t>
            </w:r>
          </w:p>
          <w:p w14:paraId="412B6E76" w14:textId="77777777" w:rsidR="005E5DFC" w:rsidRPr="004973ED" w:rsidRDefault="005E5DFC" w:rsidP="00E2441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KRS</w:t>
            </w:r>
          </w:p>
        </w:tc>
      </w:tr>
      <w:tr w:rsidR="00686BE6" w:rsidRPr="004973ED" w14:paraId="2B3C0990" w14:textId="77777777" w:rsidTr="00B2708A">
        <w:tc>
          <w:tcPr>
            <w:tcW w:w="4536" w:type="dxa"/>
            <w:gridSpan w:val="2"/>
            <w:tcBorders>
              <w:bottom w:val="single" w:sz="4" w:space="0" w:color="auto"/>
            </w:tcBorders>
          </w:tcPr>
          <w:p w14:paraId="49D30208" w14:textId="77777777" w:rsidR="005E5DFC" w:rsidRPr="004973ED" w:rsidRDefault="005E5DFC" w:rsidP="00E2441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3F01BEF4" w14:textId="2BC0BA46" w:rsidR="005E5DFC" w:rsidRPr="004973ED" w:rsidRDefault="005E5DFC" w:rsidP="00E2441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</w:t>
            </w:r>
          </w:p>
          <w:p w14:paraId="41076C82" w14:textId="77777777" w:rsidR="005E5DFC" w:rsidRPr="004973ED" w:rsidRDefault="005E5DFC" w:rsidP="00E2441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numer telefonu</w:t>
            </w:r>
          </w:p>
        </w:tc>
        <w:tc>
          <w:tcPr>
            <w:tcW w:w="5103" w:type="dxa"/>
            <w:gridSpan w:val="2"/>
            <w:tcBorders>
              <w:bottom w:val="single" w:sz="4" w:space="0" w:color="auto"/>
            </w:tcBorders>
          </w:tcPr>
          <w:p w14:paraId="54DA9735" w14:textId="77777777" w:rsidR="005E5DFC" w:rsidRPr="004973ED" w:rsidRDefault="005E5DFC" w:rsidP="00E2441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</w:p>
          <w:p w14:paraId="60E7C03E" w14:textId="77777777" w:rsidR="005E5DFC" w:rsidRPr="004973ED" w:rsidRDefault="005E5DFC" w:rsidP="00E2441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22"/>
                <w:szCs w:val="24"/>
              </w:rPr>
              <w:t>.................................................................................</w:t>
            </w:r>
          </w:p>
          <w:p w14:paraId="35C6EB42" w14:textId="77777777" w:rsidR="005E5DFC" w:rsidRPr="004973ED" w:rsidRDefault="005E5DFC" w:rsidP="00E24411">
            <w:pPr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adres poczty elektronicznej</w:t>
            </w:r>
          </w:p>
        </w:tc>
      </w:tr>
    </w:tbl>
    <w:p w14:paraId="394790D6" w14:textId="2F2E694D" w:rsidR="00D436D6" w:rsidRPr="00DF0C7C" w:rsidRDefault="00DF0C7C" w:rsidP="00E24411">
      <w:pPr>
        <w:spacing w:line="276" w:lineRule="auto"/>
        <w:rPr>
          <w:rFonts w:ascii="Arial" w:hAnsi="Arial" w:cs="Arial"/>
          <w:bCs/>
          <w:sz w:val="20"/>
        </w:rPr>
      </w:pPr>
      <w:r w:rsidRPr="00DF0C7C">
        <w:rPr>
          <w:rFonts w:ascii="Arial" w:hAnsi="Arial" w:cs="Arial"/>
          <w:bCs/>
          <w:i/>
          <w:sz w:val="20"/>
        </w:rPr>
        <w:t xml:space="preserve">* </w:t>
      </w:r>
      <w:r w:rsidRPr="00DF0C7C">
        <w:rPr>
          <w:rFonts w:ascii="Arial" w:hAnsi="Arial" w:cs="Arial"/>
          <w:bCs/>
          <w:i/>
          <w:spacing w:val="-6"/>
          <w:sz w:val="20"/>
        </w:rPr>
        <w:t>w przypadku składania oferty przez Wykonawców wspólnie ubiegających się o udzielenie zamówienia, należy wpisać tylko nazwę (firmę) każdego z Wykonawców, a następnie sporządzić w/w formularz oddzielnie dla każdego z Wykonawców i dołączyć jako załączniki do oferty</w:t>
      </w:r>
    </w:p>
    <w:p w14:paraId="4E0CCDC0" w14:textId="3E704EC2" w:rsidR="00134A70" w:rsidRDefault="00D32CFE" w:rsidP="00480C6E">
      <w:pPr>
        <w:numPr>
          <w:ilvl w:val="3"/>
          <w:numId w:val="10"/>
        </w:numPr>
        <w:shd w:val="clear" w:color="auto" w:fill="FFFFFF"/>
        <w:tabs>
          <w:tab w:val="left" w:pos="284"/>
        </w:tabs>
        <w:spacing w:before="480" w:line="480" w:lineRule="auto"/>
        <w:ind w:left="284" w:hanging="284"/>
        <w:jc w:val="both"/>
        <w:rPr>
          <w:rFonts w:ascii="Arial" w:hAnsi="Arial" w:cs="Arial"/>
          <w:spacing w:val="-4"/>
          <w:sz w:val="22"/>
        </w:rPr>
      </w:pPr>
      <w:r w:rsidRPr="004973ED">
        <w:rPr>
          <w:rFonts w:ascii="Arial" w:hAnsi="Arial" w:cs="Arial"/>
          <w:spacing w:val="-4"/>
          <w:sz w:val="22"/>
        </w:rPr>
        <w:t xml:space="preserve">Oferujemy wykonanie zamówienia </w:t>
      </w:r>
      <w:r w:rsidR="005740D2">
        <w:rPr>
          <w:rFonts w:ascii="Arial" w:hAnsi="Arial" w:cs="Arial"/>
          <w:spacing w:val="-4"/>
          <w:sz w:val="22"/>
        </w:rPr>
        <w:t xml:space="preserve">zgodnie z wymogami zawartymi w </w:t>
      </w:r>
      <w:r w:rsidR="00544E29">
        <w:rPr>
          <w:rFonts w:ascii="Arial" w:hAnsi="Arial" w:cs="Arial"/>
          <w:spacing w:val="-4"/>
          <w:sz w:val="22"/>
        </w:rPr>
        <w:t>Ogłoszeniu</w:t>
      </w:r>
      <w:r w:rsidR="005740D2">
        <w:rPr>
          <w:rFonts w:ascii="Arial" w:hAnsi="Arial" w:cs="Arial"/>
          <w:spacing w:val="-4"/>
          <w:sz w:val="22"/>
        </w:rPr>
        <w:t xml:space="preserve">, </w:t>
      </w:r>
      <w:r w:rsidRPr="004973ED">
        <w:rPr>
          <w:rFonts w:ascii="Arial" w:hAnsi="Arial" w:cs="Arial"/>
          <w:spacing w:val="-4"/>
          <w:sz w:val="22"/>
        </w:rPr>
        <w:t>za cenę</w:t>
      </w:r>
      <w:r w:rsidR="00F01DF1" w:rsidRPr="004973ED">
        <w:rPr>
          <w:rFonts w:ascii="Arial" w:hAnsi="Arial" w:cs="Arial"/>
          <w:spacing w:val="-4"/>
          <w:sz w:val="22"/>
        </w:rPr>
        <w:t xml:space="preserve"> </w:t>
      </w:r>
      <w:r w:rsidR="00A37917" w:rsidRPr="004973ED">
        <w:rPr>
          <w:rFonts w:ascii="Arial" w:hAnsi="Arial" w:cs="Arial"/>
          <w:spacing w:val="-4"/>
          <w:sz w:val="22"/>
        </w:rPr>
        <w:t xml:space="preserve">brutto </w:t>
      </w:r>
      <w:r w:rsidR="001C4ABA">
        <w:rPr>
          <w:rFonts w:ascii="Arial" w:hAnsi="Arial" w:cs="Arial"/>
          <w:spacing w:val="-4"/>
          <w:sz w:val="22"/>
        </w:rPr>
        <w:t xml:space="preserve">………………….. zł, (słownie:…………………………………………………….……………………..) </w:t>
      </w:r>
      <w:r w:rsidR="00A37917" w:rsidRPr="004973ED">
        <w:rPr>
          <w:rFonts w:ascii="Arial" w:hAnsi="Arial" w:cs="Arial"/>
          <w:spacing w:val="-4"/>
          <w:sz w:val="22"/>
        </w:rPr>
        <w:t xml:space="preserve">wyliczoną na podstawie </w:t>
      </w:r>
      <w:r w:rsidR="005740D2">
        <w:rPr>
          <w:rFonts w:ascii="Arial" w:hAnsi="Arial" w:cs="Arial"/>
          <w:spacing w:val="-4"/>
          <w:sz w:val="22"/>
        </w:rPr>
        <w:t xml:space="preserve">Formularza kalkulacji ceny, </w:t>
      </w:r>
      <w:r w:rsidR="001C4ABA">
        <w:rPr>
          <w:rFonts w:ascii="Arial" w:hAnsi="Arial" w:cs="Arial"/>
          <w:spacing w:val="-4"/>
          <w:sz w:val="22"/>
        </w:rPr>
        <w:t>który stanowi</w:t>
      </w:r>
      <w:r w:rsidR="005740D2">
        <w:rPr>
          <w:rFonts w:ascii="Arial" w:hAnsi="Arial" w:cs="Arial"/>
          <w:spacing w:val="-4"/>
          <w:sz w:val="22"/>
        </w:rPr>
        <w:t xml:space="preserve"> załącznik nr </w:t>
      </w:r>
      <w:r w:rsidR="00F50619">
        <w:rPr>
          <w:rFonts w:ascii="Arial" w:hAnsi="Arial" w:cs="Arial"/>
          <w:spacing w:val="-4"/>
          <w:sz w:val="22"/>
        </w:rPr>
        <w:t xml:space="preserve"> </w:t>
      </w:r>
      <w:r w:rsidR="00544E29">
        <w:rPr>
          <w:rFonts w:ascii="Arial" w:hAnsi="Arial" w:cs="Arial"/>
          <w:spacing w:val="-4"/>
          <w:sz w:val="22"/>
        </w:rPr>
        <w:t>……</w:t>
      </w:r>
      <w:r w:rsidR="00F50619">
        <w:rPr>
          <w:rFonts w:ascii="Arial" w:hAnsi="Arial" w:cs="Arial"/>
          <w:spacing w:val="-4"/>
          <w:sz w:val="22"/>
        </w:rPr>
        <w:t xml:space="preserve"> </w:t>
      </w:r>
      <w:r w:rsidR="005740D2">
        <w:rPr>
          <w:rFonts w:ascii="Arial" w:hAnsi="Arial" w:cs="Arial"/>
          <w:spacing w:val="-4"/>
          <w:sz w:val="22"/>
        </w:rPr>
        <w:t xml:space="preserve">do </w:t>
      </w:r>
      <w:r w:rsidR="00544E29">
        <w:rPr>
          <w:rFonts w:ascii="Arial" w:hAnsi="Arial" w:cs="Arial"/>
          <w:spacing w:val="-4"/>
          <w:sz w:val="22"/>
        </w:rPr>
        <w:t>oferty</w:t>
      </w:r>
      <w:r w:rsidR="001C4ABA">
        <w:rPr>
          <w:rFonts w:ascii="Arial" w:hAnsi="Arial" w:cs="Arial"/>
          <w:spacing w:val="-4"/>
          <w:sz w:val="22"/>
        </w:rPr>
        <w:t>,</w:t>
      </w:r>
    </w:p>
    <w:p w14:paraId="200DF344" w14:textId="4A70BA27" w:rsidR="005E7A4C" w:rsidRPr="005E7A4C" w:rsidRDefault="001C4ABA" w:rsidP="00430822">
      <w:pPr>
        <w:numPr>
          <w:ilvl w:val="3"/>
          <w:numId w:val="10"/>
        </w:numPr>
        <w:shd w:val="clear" w:color="auto" w:fill="FFFFFF"/>
        <w:tabs>
          <w:tab w:val="left" w:pos="284"/>
        </w:tabs>
        <w:spacing w:line="360" w:lineRule="auto"/>
        <w:ind w:left="284" w:hanging="284"/>
        <w:jc w:val="both"/>
        <w:rPr>
          <w:rFonts w:ascii="Arial" w:hAnsi="Arial" w:cs="Arial"/>
          <w:spacing w:val="-4"/>
          <w:sz w:val="22"/>
        </w:rPr>
      </w:pPr>
      <w:r>
        <w:rPr>
          <w:rFonts w:ascii="Arial" w:hAnsi="Arial" w:cs="Arial"/>
          <w:spacing w:val="-4"/>
          <w:sz w:val="22"/>
        </w:rPr>
        <w:t xml:space="preserve">Deklaruję </w:t>
      </w:r>
      <w:r w:rsidRPr="0092031F">
        <w:rPr>
          <w:rFonts w:ascii="Arial" w:hAnsi="Arial" w:cs="Arial"/>
          <w:spacing w:val="-4"/>
          <w:sz w:val="22"/>
        </w:rPr>
        <w:t>liczbę obiektów</w:t>
      </w:r>
      <w:r w:rsidR="0092031F">
        <w:rPr>
          <w:rFonts w:ascii="Arial" w:hAnsi="Arial" w:cs="Arial"/>
          <w:spacing w:val="-4"/>
          <w:sz w:val="22"/>
        </w:rPr>
        <w:t xml:space="preserve">, </w:t>
      </w:r>
      <w:r w:rsidR="0092031F">
        <w:rPr>
          <w:rFonts w:ascii="Arial" w:hAnsi="Arial" w:cs="Arial"/>
          <w:spacing w:val="-6"/>
          <w:sz w:val="22"/>
          <w:szCs w:val="24"/>
        </w:rPr>
        <w:t>o których mowa w Opis</w:t>
      </w:r>
      <w:r w:rsidR="001E3036">
        <w:rPr>
          <w:rFonts w:ascii="Arial" w:hAnsi="Arial" w:cs="Arial"/>
          <w:spacing w:val="-6"/>
          <w:sz w:val="22"/>
          <w:szCs w:val="24"/>
        </w:rPr>
        <w:t>ie</w:t>
      </w:r>
      <w:r w:rsidR="0092031F">
        <w:rPr>
          <w:rFonts w:ascii="Arial" w:hAnsi="Arial" w:cs="Arial"/>
          <w:spacing w:val="-6"/>
          <w:sz w:val="22"/>
          <w:szCs w:val="24"/>
        </w:rPr>
        <w:t xml:space="preserve"> Przedmiotu zamówienia, stanowiąc</w:t>
      </w:r>
      <w:r w:rsidR="00D353A3">
        <w:rPr>
          <w:rFonts w:ascii="Arial" w:hAnsi="Arial" w:cs="Arial"/>
          <w:spacing w:val="-6"/>
          <w:sz w:val="22"/>
          <w:szCs w:val="24"/>
        </w:rPr>
        <w:t>ym</w:t>
      </w:r>
      <w:r w:rsidR="0092031F">
        <w:rPr>
          <w:rFonts w:ascii="Arial" w:hAnsi="Arial" w:cs="Arial"/>
          <w:spacing w:val="-6"/>
          <w:sz w:val="22"/>
          <w:szCs w:val="24"/>
        </w:rPr>
        <w:t xml:space="preserve"> załącznik do </w:t>
      </w:r>
      <w:r w:rsidR="00D353A3">
        <w:rPr>
          <w:rFonts w:ascii="Arial" w:hAnsi="Arial" w:cs="Arial"/>
          <w:spacing w:val="-6"/>
          <w:sz w:val="22"/>
          <w:szCs w:val="24"/>
        </w:rPr>
        <w:t>Ogłoszenia</w:t>
      </w:r>
      <w:r w:rsidR="0092031F">
        <w:rPr>
          <w:rFonts w:ascii="Arial" w:hAnsi="Arial" w:cs="Arial"/>
          <w:spacing w:val="-6"/>
          <w:sz w:val="22"/>
          <w:szCs w:val="24"/>
        </w:rPr>
        <w:t>,</w:t>
      </w:r>
      <w:r w:rsidRPr="0092031F">
        <w:rPr>
          <w:rFonts w:ascii="Arial" w:hAnsi="Arial" w:cs="Arial"/>
          <w:spacing w:val="-4"/>
          <w:sz w:val="22"/>
        </w:rPr>
        <w:t xml:space="preserve"> dostępnych</w:t>
      </w:r>
      <w:r>
        <w:rPr>
          <w:rFonts w:ascii="Arial" w:hAnsi="Arial" w:cs="Arial"/>
          <w:spacing w:val="-4"/>
          <w:sz w:val="22"/>
        </w:rPr>
        <w:t xml:space="preserve"> </w:t>
      </w:r>
      <w:r w:rsidR="0092031F">
        <w:rPr>
          <w:rFonts w:ascii="Arial" w:hAnsi="Arial" w:cs="Arial"/>
          <w:spacing w:val="-4"/>
          <w:sz w:val="22"/>
        </w:rPr>
        <w:t xml:space="preserve">dla </w:t>
      </w:r>
      <w:r w:rsidR="00D353A3">
        <w:rPr>
          <w:rFonts w:ascii="Arial" w:hAnsi="Arial" w:cs="Arial"/>
          <w:spacing w:val="-4"/>
          <w:sz w:val="22"/>
        </w:rPr>
        <w:t xml:space="preserve">użytkowników, o których mowa w </w:t>
      </w:r>
      <w:r w:rsidR="001F0991">
        <w:rPr>
          <w:rFonts w:ascii="Arial" w:hAnsi="Arial" w:cs="Arial"/>
          <w:spacing w:val="-4"/>
          <w:sz w:val="22"/>
        </w:rPr>
        <w:t xml:space="preserve">rozdziale II </w:t>
      </w:r>
      <w:r w:rsidR="00D353A3">
        <w:rPr>
          <w:rFonts w:ascii="Arial" w:hAnsi="Arial" w:cs="Arial"/>
          <w:spacing w:val="-4"/>
          <w:sz w:val="22"/>
        </w:rPr>
        <w:t>ust. 2 Opisu przedmiotu zamówienia</w:t>
      </w:r>
      <w:r w:rsidR="0092031F">
        <w:rPr>
          <w:rFonts w:ascii="Arial" w:hAnsi="Arial" w:cs="Arial"/>
          <w:spacing w:val="-4"/>
          <w:sz w:val="22"/>
        </w:rPr>
        <w:t xml:space="preserve"> </w:t>
      </w:r>
      <w:r w:rsidRPr="0092031F">
        <w:rPr>
          <w:rFonts w:ascii="Arial" w:hAnsi="Arial" w:cs="Arial"/>
          <w:spacing w:val="-6"/>
          <w:sz w:val="22"/>
          <w:szCs w:val="24"/>
        </w:rPr>
        <w:t xml:space="preserve">w ramach </w:t>
      </w:r>
      <w:r w:rsidR="0092031F" w:rsidRPr="0092031F">
        <w:rPr>
          <w:rFonts w:ascii="Arial" w:hAnsi="Arial" w:cs="Arial"/>
          <w:spacing w:val="-6"/>
          <w:sz w:val="22"/>
          <w:szCs w:val="24"/>
        </w:rPr>
        <w:t xml:space="preserve">niniejszej </w:t>
      </w:r>
      <w:r w:rsidRPr="0092031F">
        <w:rPr>
          <w:rFonts w:ascii="Arial" w:hAnsi="Arial" w:cs="Arial"/>
          <w:spacing w:val="-6"/>
          <w:sz w:val="22"/>
          <w:szCs w:val="24"/>
        </w:rPr>
        <w:t>oferty na terenie</w:t>
      </w:r>
      <w:r w:rsidR="005E7A4C">
        <w:rPr>
          <w:rFonts w:ascii="Arial" w:hAnsi="Arial" w:cs="Arial"/>
          <w:spacing w:val="-6"/>
          <w:sz w:val="22"/>
          <w:szCs w:val="24"/>
        </w:rPr>
        <w:t>:</w:t>
      </w:r>
      <w:r w:rsidRPr="0092031F">
        <w:rPr>
          <w:rFonts w:ascii="Arial" w:hAnsi="Arial" w:cs="Arial"/>
          <w:spacing w:val="-6"/>
          <w:sz w:val="22"/>
          <w:szCs w:val="24"/>
        </w:rPr>
        <w:t xml:space="preserve"> </w:t>
      </w:r>
    </w:p>
    <w:p w14:paraId="77802E3E" w14:textId="09405C5F" w:rsidR="00AF77EC" w:rsidRPr="00AF77EC" w:rsidRDefault="005E7A4C" w:rsidP="00430822">
      <w:pPr>
        <w:pStyle w:val="Akapitzlist"/>
        <w:numPr>
          <w:ilvl w:val="0"/>
          <w:numId w:val="79"/>
        </w:numPr>
        <w:shd w:val="clear" w:color="auto" w:fill="FFFFFF"/>
        <w:tabs>
          <w:tab w:val="left" w:pos="284"/>
        </w:tabs>
        <w:spacing w:line="360" w:lineRule="auto"/>
        <w:jc w:val="both"/>
        <w:rPr>
          <w:rFonts w:ascii="Arial" w:hAnsi="Arial" w:cs="Arial"/>
          <w:spacing w:val="-6"/>
          <w:sz w:val="22"/>
          <w:szCs w:val="24"/>
        </w:rPr>
      </w:pPr>
      <w:r w:rsidRPr="00AF77EC">
        <w:rPr>
          <w:rFonts w:ascii="Arial" w:hAnsi="Arial" w:cs="Arial"/>
          <w:spacing w:val="-4"/>
          <w:sz w:val="22"/>
        </w:rPr>
        <w:t>Rzeczypospolitej Polskiej</w:t>
      </w:r>
      <w:r w:rsidR="00AF77EC">
        <w:rPr>
          <w:rFonts w:ascii="Arial" w:hAnsi="Arial" w:cs="Arial"/>
          <w:spacing w:val="-4"/>
          <w:sz w:val="22"/>
        </w:rPr>
        <w:t xml:space="preserve">, </w:t>
      </w:r>
      <w:r w:rsidRPr="00AF77EC">
        <w:rPr>
          <w:rFonts w:ascii="Arial" w:hAnsi="Arial" w:cs="Arial"/>
          <w:spacing w:val="-6"/>
          <w:sz w:val="22"/>
          <w:szCs w:val="24"/>
        </w:rPr>
        <w:t xml:space="preserve"> w ilości …………….</w:t>
      </w:r>
    </w:p>
    <w:p w14:paraId="390FF097" w14:textId="5A533CAF" w:rsidR="00AF77EC" w:rsidRPr="00AF77EC" w:rsidRDefault="00480C6E" w:rsidP="00430822">
      <w:pPr>
        <w:pStyle w:val="Akapitzlist"/>
        <w:numPr>
          <w:ilvl w:val="0"/>
          <w:numId w:val="79"/>
        </w:numPr>
        <w:shd w:val="clear" w:color="auto" w:fill="FFFFFF"/>
        <w:tabs>
          <w:tab w:val="left" w:pos="284"/>
        </w:tabs>
        <w:spacing w:line="360" w:lineRule="auto"/>
        <w:jc w:val="both"/>
        <w:rPr>
          <w:rFonts w:ascii="Arial" w:hAnsi="Arial" w:cs="Arial"/>
          <w:spacing w:val="-4"/>
          <w:sz w:val="22"/>
        </w:rPr>
      </w:pPr>
      <w:r>
        <w:rPr>
          <w:rFonts w:ascii="Arial" w:hAnsi="Arial" w:cs="Arial"/>
          <w:spacing w:val="-6"/>
          <w:sz w:val="22"/>
          <w:szCs w:val="24"/>
        </w:rPr>
        <w:t xml:space="preserve">miasta </w:t>
      </w:r>
      <w:r w:rsidR="001C4ABA" w:rsidRPr="00AF77EC">
        <w:rPr>
          <w:rFonts w:ascii="Arial" w:hAnsi="Arial" w:cs="Arial"/>
          <w:spacing w:val="-6"/>
          <w:sz w:val="22"/>
          <w:szCs w:val="24"/>
        </w:rPr>
        <w:t xml:space="preserve">Bielska-Białej, </w:t>
      </w:r>
      <w:bookmarkStart w:id="2" w:name="_Hlk166134173"/>
      <w:r w:rsidR="0092031F" w:rsidRPr="00AF77EC">
        <w:rPr>
          <w:rFonts w:ascii="Arial" w:hAnsi="Arial" w:cs="Arial"/>
          <w:spacing w:val="-6"/>
          <w:sz w:val="22"/>
          <w:szCs w:val="24"/>
        </w:rPr>
        <w:t>w ilości …………….</w:t>
      </w:r>
      <w:bookmarkEnd w:id="2"/>
    </w:p>
    <w:p w14:paraId="1BF131ED" w14:textId="3AFDBA7A" w:rsidR="005E7A4C" w:rsidRDefault="005E7A4C" w:rsidP="00430822">
      <w:pPr>
        <w:pStyle w:val="Akapitzlist"/>
        <w:numPr>
          <w:ilvl w:val="0"/>
          <w:numId w:val="79"/>
        </w:numPr>
        <w:shd w:val="clear" w:color="auto" w:fill="FFFFFF"/>
        <w:tabs>
          <w:tab w:val="left" w:pos="284"/>
        </w:tabs>
        <w:spacing w:line="360" w:lineRule="auto"/>
        <w:jc w:val="both"/>
        <w:rPr>
          <w:rFonts w:ascii="Arial" w:hAnsi="Arial" w:cs="Arial"/>
          <w:spacing w:val="-4"/>
          <w:sz w:val="22"/>
        </w:rPr>
      </w:pPr>
      <w:r w:rsidRPr="00AF77EC">
        <w:rPr>
          <w:rFonts w:ascii="Arial" w:hAnsi="Arial" w:cs="Arial"/>
          <w:spacing w:val="-4"/>
          <w:sz w:val="22"/>
        </w:rPr>
        <w:t>powiatów granic</w:t>
      </w:r>
      <w:r w:rsidR="00AF77EC">
        <w:rPr>
          <w:rFonts w:ascii="Arial" w:hAnsi="Arial" w:cs="Arial"/>
          <w:spacing w:val="-4"/>
          <w:sz w:val="22"/>
        </w:rPr>
        <w:t xml:space="preserve">zących </w:t>
      </w:r>
      <w:r w:rsidR="00430822">
        <w:rPr>
          <w:rFonts w:ascii="Arial" w:hAnsi="Arial" w:cs="Arial"/>
          <w:spacing w:val="-4"/>
          <w:sz w:val="22"/>
        </w:rPr>
        <w:t xml:space="preserve">tj. </w:t>
      </w:r>
      <w:r w:rsidR="00014BB7">
        <w:rPr>
          <w:rFonts w:ascii="Arial" w:hAnsi="Arial" w:cs="Arial"/>
          <w:spacing w:val="-4"/>
          <w:sz w:val="22"/>
        </w:rPr>
        <w:t xml:space="preserve">bielskiego </w:t>
      </w:r>
      <w:r w:rsidR="00014BB7">
        <w:rPr>
          <w:rFonts w:ascii="Arial" w:hAnsi="Arial" w:cs="Arial"/>
          <w:sz w:val="22"/>
          <w:szCs w:val="22"/>
        </w:rPr>
        <w:t>z wyłączeniem miasta Bielsko-Biała</w:t>
      </w:r>
      <w:r w:rsidR="00014BB7" w:rsidRPr="00BB47E0">
        <w:rPr>
          <w:rFonts w:ascii="Arial" w:hAnsi="Arial" w:cs="Arial"/>
          <w:sz w:val="22"/>
          <w:szCs w:val="22"/>
        </w:rPr>
        <w:t>, cieszyński</w:t>
      </w:r>
      <w:r w:rsidR="00014BB7">
        <w:rPr>
          <w:rFonts w:ascii="Arial" w:hAnsi="Arial" w:cs="Arial"/>
          <w:sz w:val="22"/>
          <w:szCs w:val="22"/>
        </w:rPr>
        <w:t>ego wraz z miastem Cieszyn</w:t>
      </w:r>
      <w:r w:rsidR="00014BB7" w:rsidRPr="00BB47E0">
        <w:rPr>
          <w:rFonts w:ascii="Arial" w:hAnsi="Arial" w:cs="Arial"/>
          <w:sz w:val="22"/>
          <w:szCs w:val="22"/>
        </w:rPr>
        <w:t xml:space="preserve"> i żywiecki</w:t>
      </w:r>
      <w:r w:rsidR="00014BB7">
        <w:rPr>
          <w:rFonts w:ascii="Arial" w:hAnsi="Arial" w:cs="Arial"/>
          <w:sz w:val="22"/>
          <w:szCs w:val="22"/>
        </w:rPr>
        <w:t>ego wraz z miastem Żywiec,</w:t>
      </w:r>
      <w:r w:rsidR="00014BB7">
        <w:rPr>
          <w:rFonts w:ascii="Arial" w:hAnsi="Arial" w:cs="Arial"/>
          <w:spacing w:val="-4"/>
          <w:sz w:val="22"/>
        </w:rPr>
        <w:t xml:space="preserve"> </w:t>
      </w:r>
      <w:r w:rsidR="00AF77EC">
        <w:rPr>
          <w:rFonts w:ascii="Arial" w:hAnsi="Arial" w:cs="Arial"/>
          <w:spacing w:val="-4"/>
          <w:sz w:val="22"/>
        </w:rPr>
        <w:t>w ilości …………..</w:t>
      </w:r>
    </w:p>
    <w:p w14:paraId="1C56EDF8" w14:textId="296D30AC" w:rsidR="004D6932" w:rsidRPr="004D6932" w:rsidRDefault="004D6932" w:rsidP="00FD7A3A">
      <w:pPr>
        <w:shd w:val="clear" w:color="auto" w:fill="FFFFFF"/>
        <w:tabs>
          <w:tab w:val="left" w:pos="284"/>
        </w:tabs>
        <w:spacing w:before="120"/>
        <w:ind w:left="284"/>
        <w:jc w:val="both"/>
        <w:rPr>
          <w:rFonts w:ascii="Arial" w:hAnsi="Arial" w:cs="Arial"/>
          <w:spacing w:val="-4"/>
          <w:sz w:val="22"/>
        </w:rPr>
      </w:pPr>
      <w:r>
        <w:rPr>
          <w:rFonts w:ascii="Arial" w:hAnsi="Arial" w:cs="Arial"/>
          <w:spacing w:val="-4"/>
          <w:sz w:val="22"/>
        </w:rPr>
        <w:lastRenderedPageBreak/>
        <w:t xml:space="preserve">W przypadku nie podania informacji </w:t>
      </w:r>
      <w:r w:rsidR="007E32C6">
        <w:rPr>
          <w:rFonts w:ascii="Arial" w:hAnsi="Arial" w:cs="Arial"/>
          <w:spacing w:val="-4"/>
          <w:sz w:val="22"/>
        </w:rPr>
        <w:t xml:space="preserve">wymaganych </w:t>
      </w:r>
      <w:r>
        <w:rPr>
          <w:rFonts w:ascii="Arial" w:hAnsi="Arial" w:cs="Arial"/>
          <w:spacing w:val="-4"/>
          <w:sz w:val="22"/>
        </w:rPr>
        <w:t>w niniejszym punkcie</w:t>
      </w:r>
      <w:r w:rsidR="007E32C6">
        <w:rPr>
          <w:rFonts w:ascii="Arial" w:hAnsi="Arial" w:cs="Arial"/>
          <w:spacing w:val="-4"/>
          <w:sz w:val="22"/>
        </w:rPr>
        <w:t xml:space="preserve">, lub </w:t>
      </w:r>
      <w:r w:rsidR="00557B14">
        <w:rPr>
          <w:rFonts w:ascii="Arial" w:hAnsi="Arial" w:cs="Arial"/>
          <w:spacing w:val="-4"/>
          <w:sz w:val="22"/>
        </w:rPr>
        <w:t>zaoferowana przez Wykonawcę mniejszej liczby dostępnych obiektów niż wymagana przez Zamawiającego</w:t>
      </w:r>
      <w:r w:rsidR="00AA3C2A">
        <w:rPr>
          <w:rFonts w:ascii="Arial" w:hAnsi="Arial" w:cs="Arial"/>
          <w:spacing w:val="-4"/>
          <w:sz w:val="22"/>
        </w:rPr>
        <w:t>, wówczas</w:t>
      </w:r>
      <w:r w:rsidR="00557B14">
        <w:rPr>
          <w:rFonts w:ascii="Arial" w:hAnsi="Arial" w:cs="Arial"/>
          <w:spacing w:val="-4"/>
          <w:sz w:val="22"/>
        </w:rPr>
        <w:t xml:space="preserve"> </w:t>
      </w:r>
      <w:r>
        <w:rPr>
          <w:rFonts w:ascii="Arial" w:hAnsi="Arial" w:cs="Arial"/>
          <w:spacing w:val="-4"/>
          <w:sz w:val="22"/>
        </w:rPr>
        <w:t>oferta zostanie odrzucona jako niezgodna z warunkami zamówienia.</w:t>
      </w:r>
    </w:p>
    <w:p w14:paraId="09951B31" w14:textId="5B02E82A" w:rsidR="00976A01" w:rsidRPr="004973ED" w:rsidRDefault="0070123A" w:rsidP="001F0991">
      <w:pPr>
        <w:numPr>
          <w:ilvl w:val="3"/>
          <w:numId w:val="10"/>
        </w:numPr>
        <w:tabs>
          <w:tab w:val="left" w:pos="284"/>
        </w:tabs>
        <w:spacing w:before="120" w:line="276" w:lineRule="auto"/>
        <w:ind w:left="284" w:hanging="284"/>
        <w:jc w:val="both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bCs/>
          <w:spacing w:val="-10"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10"/>
          <w:sz w:val="22"/>
          <w:szCs w:val="24"/>
        </w:rPr>
        <w:t>że</w:t>
      </w:r>
      <w:r w:rsidR="00976A01" w:rsidRPr="004973ED">
        <w:rPr>
          <w:rFonts w:ascii="Arial" w:hAnsi="Arial" w:cs="Arial"/>
          <w:spacing w:val="-10"/>
          <w:sz w:val="22"/>
          <w:szCs w:val="24"/>
        </w:rPr>
        <w:t>:</w:t>
      </w:r>
    </w:p>
    <w:p w14:paraId="3840DFF9" w14:textId="1B22E036" w:rsidR="0070123A" w:rsidRPr="004973ED" w:rsidRDefault="0070123A" w:rsidP="00430822">
      <w:pPr>
        <w:numPr>
          <w:ilvl w:val="0"/>
          <w:numId w:val="61"/>
        </w:numPr>
        <w:tabs>
          <w:tab w:val="clear" w:pos="502"/>
        </w:tabs>
        <w:spacing w:before="120" w:line="276" w:lineRule="auto"/>
        <w:ind w:left="709"/>
        <w:jc w:val="both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spacing w:val="-10"/>
          <w:sz w:val="22"/>
          <w:szCs w:val="24"/>
        </w:rPr>
        <w:t xml:space="preserve">cena oferty obejmuje wszelkie koszty </w:t>
      </w:r>
      <w:r w:rsidR="00ED6D82">
        <w:rPr>
          <w:rFonts w:ascii="Arial" w:hAnsi="Arial" w:cs="Arial"/>
          <w:spacing w:val="-10"/>
          <w:sz w:val="22"/>
          <w:szCs w:val="24"/>
        </w:rPr>
        <w:t xml:space="preserve">i opłaty niezbędne dla prawidłowego </w:t>
      </w:r>
      <w:r w:rsidRPr="004973ED">
        <w:rPr>
          <w:rFonts w:ascii="Arial" w:hAnsi="Arial" w:cs="Arial"/>
          <w:spacing w:val="-10"/>
          <w:sz w:val="22"/>
          <w:szCs w:val="24"/>
        </w:rPr>
        <w:t xml:space="preserve">wykonania zamówienia, wynikające z </w:t>
      </w:r>
      <w:r w:rsidR="00976A01" w:rsidRPr="004973ED">
        <w:rPr>
          <w:rFonts w:ascii="Arial" w:hAnsi="Arial" w:cs="Arial"/>
          <w:spacing w:val="-10"/>
          <w:sz w:val="22"/>
          <w:szCs w:val="24"/>
        </w:rPr>
        <w:t>wytycznych zawartych w</w:t>
      </w:r>
      <w:r w:rsidR="00134A70" w:rsidRPr="004973ED">
        <w:rPr>
          <w:rFonts w:ascii="Arial" w:hAnsi="Arial" w:cs="Arial"/>
          <w:spacing w:val="-10"/>
          <w:sz w:val="22"/>
          <w:szCs w:val="24"/>
        </w:rPr>
        <w:t> </w:t>
      </w:r>
      <w:r w:rsidR="00976A01" w:rsidRPr="004973ED">
        <w:rPr>
          <w:rFonts w:ascii="Arial" w:hAnsi="Arial" w:cs="Arial"/>
          <w:spacing w:val="-10"/>
          <w:sz w:val="22"/>
          <w:szCs w:val="24"/>
        </w:rPr>
        <w:t>ogłoszeniu</w:t>
      </w:r>
      <w:r w:rsidRPr="004973ED">
        <w:rPr>
          <w:rFonts w:ascii="Arial" w:hAnsi="Arial" w:cs="Arial"/>
          <w:spacing w:val="-10"/>
          <w:sz w:val="22"/>
          <w:szCs w:val="24"/>
        </w:rPr>
        <w:t xml:space="preserve"> </w:t>
      </w:r>
      <w:r w:rsidR="00ED6D82">
        <w:rPr>
          <w:rFonts w:ascii="Arial" w:hAnsi="Arial" w:cs="Arial"/>
          <w:spacing w:val="-10"/>
          <w:sz w:val="22"/>
          <w:szCs w:val="24"/>
        </w:rPr>
        <w:t>i załącznikach do niego</w:t>
      </w:r>
      <w:r w:rsidRPr="004973ED">
        <w:rPr>
          <w:rFonts w:ascii="Arial" w:hAnsi="Arial" w:cs="Arial"/>
          <w:spacing w:val="-10"/>
          <w:sz w:val="22"/>
          <w:szCs w:val="24"/>
        </w:rPr>
        <w:t>.</w:t>
      </w:r>
    </w:p>
    <w:p w14:paraId="2BDD1DA3" w14:textId="7FA5D1B2" w:rsidR="00042EF4" w:rsidRPr="004973ED" w:rsidRDefault="002A442B" w:rsidP="00430822">
      <w:pPr>
        <w:numPr>
          <w:ilvl w:val="0"/>
          <w:numId w:val="61"/>
        </w:numPr>
        <w:tabs>
          <w:tab w:val="clear" w:pos="502"/>
        </w:tabs>
        <w:spacing w:before="120" w:line="276" w:lineRule="auto"/>
        <w:ind w:left="709"/>
        <w:jc w:val="both"/>
        <w:rPr>
          <w:rFonts w:ascii="Arial" w:hAnsi="Arial" w:cs="Arial"/>
          <w:spacing w:val="-10"/>
          <w:sz w:val="22"/>
          <w:szCs w:val="24"/>
        </w:rPr>
      </w:pPr>
      <w:r w:rsidRPr="004973ED">
        <w:rPr>
          <w:rFonts w:ascii="Arial" w:hAnsi="Arial" w:cs="Arial"/>
          <w:spacing w:val="-10"/>
          <w:sz w:val="22"/>
          <w:szCs w:val="24"/>
        </w:rPr>
        <w:t>jesteśmy zdolni do wykonania przedmiotu zamówienia zgodnie z obowiązującymi przepisami</w:t>
      </w:r>
      <w:r w:rsidR="009A166B" w:rsidRPr="004973ED">
        <w:rPr>
          <w:rFonts w:ascii="Arial" w:hAnsi="Arial" w:cs="Arial"/>
          <w:spacing w:val="-6"/>
          <w:sz w:val="22"/>
          <w:szCs w:val="24"/>
        </w:rPr>
        <w:t>.</w:t>
      </w:r>
    </w:p>
    <w:p w14:paraId="5CC6C94F" w14:textId="77777777" w:rsidR="006614B8" w:rsidRPr="004973ED" w:rsidRDefault="006614B8" w:rsidP="00430822">
      <w:pPr>
        <w:numPr>
          <w:ilvl w:val="0"/>
          <w:numId w:val="61"/>
        </w:numPr>
        <w:tabs>
          <w:tab w:val="clear" w:pos="502"/>
        </w:tabs>
        <w:spacing w:before="120" w:line="276" w:lineRule="auto"/>
        <w:ind w:left="709"/>
        <w:jc w:val="both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bCs/>
          <w:color w:val="000000"/>
          <w:spacing w:val="-4"/>
          <w:sz w:val="22"/>
          <w:szCs w:val="24"/>
        </w:rPr>
        <w:t>Wykonawca posiada odpowiednie doświadczenie zawodowe oraz odpowiednią wiedzę specjalistyczną pozwalającą na należyte wykonanie przedmiotu zamówienia, a osoby, którymi dysponuje posiadają kwalifikacje niezbędne do prawidłowego wykonania przedmiotu zmówienia,</w:t>
      </w:r>
    </w:p>
    <w:p w14:paraId="5125C665" w14:textId="0D1757BB" w:rsidR="006614B8" w:rsidRPr="004973ED" w:rsidRDefault="006614B8" w:rsidP="00430822">
      <w:pPr>
        <w:numPr>
          <w:ilvl w:val="0"/>
          <w:numId w:val="61"/>
        </w:numPr>
        <w:tabs>
          <w:tab w:val="clear" w:pos="502"/>
        </w:tabs>
        <w:spacing w:before="120" w:line="276" w:lineRule="auto"/>
        <w:ind w:left="709"/>
        <w:jc w:val="both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color w:val="000000"/>
          <w:spacing w:val="-4"/>
          <w:sz w:val="22"/>
          <w:szCs w:val="24"/>
        </w:rPr>
        <w:t xml:space="preserve">niniejsza oferta została sporządzona zgodnie z wymaganiami określonymi w </w:t>
      </w:r>
      <w:r w:rsidR="00903CEB">
        <w:rPr>
          <w:rFonts w:ascii="Arial" w:hAnsi="Arial" w:cs="Arial"/>
          <w:color w:val="000000"/>
          <w:spacing w:val="-4"/>
          <w:sz w:val="22"/>
          <w:szCs w:val="24"/>
        </w:rPr>
        <w:t>niniejszym Ogłoszeniu i załącznikach do niego</w:t>
      </w:r>
      <w:r w:rsidRPr="004973ED">
        <w:rPr>
          <w:rFonts w:ascii="Arial" w:hAnsi="Arial" w:cs="Arial"/>
          <w:color w:val="000000"/>
          <w:spacing w:val="-4"/>
          <w:sz w:val="22"/>
          <w:szCs w:val="24"/>
        </w:rPr>
        <w:t>,</w:t>
      </w:r>
    </w:p>
    <w:p w14:paraId="313903B5" w14:textId="77777777" w:rsidR="006614B8" w:rsidRPr="004973ED" w:rsidRDefault="006614B8" w:rsidP="00430822">
      <w:pPr>
        <w:numPr>
          <w:ilvl w:val="0"/>
          <w:numId w:val="61"/>
        </w:numPr>
        <w:tabs>
          <w:tab w:val="clear" w:pos="502"/>
        </w:tabs>
        <w:spacing w:before="120" w:line="276" w:lineRule="auto"/>
        <w:ind w:left="709"/>
        <w:jc w:val="both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zapoznałem (-liśmy) się z wymaganiami i warunkami zamówienia oraz nie wnoszę do nich zastrzeżeń,</w:t>
      </w:r>
    </w:p>
    <w:p w14:paraId="7350099F" w14:textId="77777777" w:rsidR="006614B8" w:rsidRPr="004973ED" w:rsidRDefault="006614B8" w:rsidP="00430822">
      <w:pPr>
        <w:numPr>
          <w:ilvl w:val="0"/>
          <w:numId w:val="61"/>
        </w:numPr>
        <w:tabs>
          <w:tab w:val="clear" w:pos="502"/>
        </w:tabs>
        <w:spacing w:before="120" w:line="276" w:lineRule="auto"/>
        <w:ind w:left="709"/>
        <w:jc w:val="both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uzyskałem (-liśmy) wszelkie informacje konieczne do przygotowania i złożenia oferty,</w:t>
      </w:r>
    </w:p>
    <w:p w14:paraId="608E14EB" w14:textId="77777777" w:rsidR="00CD2A11" w:rsidRPr="009D2EDC" w:rsidRDefault="00CD2A11" w:rsidP="00430822">
      <w:pPr>
        <w:numPr>
          <w:ilvl w:val="0"/>
          <w:numId w:val="61"/>
        </w:numPr>
        <w:tabs>
          <w:tab w:val="clear" w:pos="502"/>
        </w:tabs>
        <w:spacing w:before="120" w:line="276" w:lineRule="auto"/>
        <w:ind w:left="709"/>
        <w:jc w:val="both"/>
        <w:rPr>
          <w:rFonts w:ascii="Arial" w:hAnsi="Arial" w:cs="Arial"/>
          <w:bCs/>
          <w:spacing w:val="-10"/>
          <w:sz w:val="22"/>
          <w:szCs w:val="24"/>
        </w:rPr>
      </w:pPr>
      <w:r w:rsidRPr="004973ED">
        <w:rPr>
          <w:rFonts w:ascii="Arial" w:hAnsi="Arial" w:cs="Arial"/>
          <w:color w:val="000000"/>
          <w:spacing w:val="-4"/>
          <w:sz w:val="22"/>
          <w:szCs w:val="24"/>
        </w:rPr>
        <w:t>w przypadku wybrania oferty zobowiązuję się do zawarcia umowy na wykonanie przedmiotu zamówienia na warunkach określonych we wzorze umowy, w terminie i miejscu wyznaczonym przez Zamawiającego,</w:t>
      </w:r>
    </w:p>
    <w:p w14:paraId="1C333AAE" w14:textId="745EF35C" w:rsidR="009D2EDC" w:rsidRPr="009D2EDC" w:rsidRDefault="009D2EDC" w:rsidP="009D2EDC">
      <w:pPr>
        <w:numPr>
          <w:ilvl w:val="0"/>
          <w:numId w:val="61"/>
        </w:numPr>
        <w:tabs>
          <w:tab w:val="clear" w:pos="502"/>
        </w:tabs>
        <w:spacing w:before="120" w:line="276" w:lineRule="auto"/>
        <w:ind w:left="709"/>
        <w:jc w:val="both"/>
        <w:rPr>
          <w:rFonts w:ascii="Arial" w:hAnsi="Arial" w:cs="Arial"/>
          <w:bCs/>
          <w:spacing w:val="-10"/>
          <w:sz w:val="22"/>
          <w:szCs w:val="24"/>
        </w:rPr>
      </w:pPr>
      <w:r w:rsidRPr="00014BB7">
        <w:rPr>
          <w:rFonts w:ascii="Arial" w:hAnsi="Arial" w:cs="Arial"/>
          <w:b/>
          <w:bCs/>
          <w:color w:val="000000"/>
          <w:sz w:val="22"/>
          <w:szCs w:val="22"/>
        </w:rPr>
        <w:t>spełniłem (-liśmy) / spełniłem (-liśmy</w:t>
      </w:r>
      <w:r w:rsidRPr="009D2EDC">
        <w:rPr>
          <w:rFonts w:ascii="Arial" w:hAnsi="Arial" w:cs="Arial"/>
          <w:color w:val="000000"/>
          <w:sz w:val="22"/>
          <w:szCs w:val="22"/>
        </w:rPr>
        <w:t xml:space="preserve">)* </w:t>
      </w:r>
      <w:r w:rsidRPr="009D2EDC">
        <w:rPr>
          <w:rFonts w:ascii="Arial" w:hAnsi="Arial" w:cs="Arial"/>
          <w:sz w:val="22"/>
          <w:szCs w:val="22"/>
        </w:rPr>
        <w:t xml:space="preserve">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wobec osób fizycznych, od których dane osobowe bezpośrednio lub pośrednio pozyskaliśmy w celu ubiegania się o udzielenie zamówienia publicznego w niniejszym postępowaniu </w:t>
      </w:r>
    </w:p>
    <w:p w14:paraId="3CD86020" w14:textId="1A2F349D" w:rsidR="007254AA" w:rsidRPr="004973ED" w:rsidRDefault="009D2EDC" w:rsidP="002E33B6">
      <w:pPr>
        <w:spacing w:before="120" w:line="276" w:lineRule="auto"/>
        <w:ind w:left="709"/>
        <w:jc w:val="both"/>
        <w:rPr>
          <w:rFonts w:ascii="Arial" w:hAnsi="Arial" w:cs="Arial"/>
          <w:spacing w:val="-6"/>
          <w:sz w:val="22"/>
          <w:szCs w:val="24"/>
        </w:rPr>
      </w:pPr>
      <w:r>
        <w:rPr>
          <w:rFonts w:ascii="Arial" w:hAnsi="Arial" w:cs="Arial"/>
          <w:spacing w:val="-6"/>
          <w:sz w:val="22"/>
          <w:szCs w:val="24"/>
        </w:rPr>
        <w:t xml:space="preserve">*) </w:t>
      </w:r>
      <w:r w:rsidR="002E33B6">
        <w:rPr>
          <w:rFonts w:ascii="Arial" w:hAnsi="Arial" w:cs="Arial"/>
          <w:spacing w:val="-6"/>
          <w:sz w:val="22"/>
          <w:szCs w:val="24"/>
        </w:rPr>
        <w:t>wykreślić niewłaściwe</w:t>
      </w:r>
    </w:p>
    <w:p w14:paraId="53EC7979" w14:textId="77777777" w:rsidR="00F16D0A" w:rsidRPr="004973ED" w:rsidRDefault="00F16D0A" w:rsidP="002E33B6">
      <w:pPr>
        <w:numPr>
          <w:ilvl w:val="3"/>
          <w:numId w:val="56"/>
        </w:numPr>
        <w:tabs>
          <w:tab w:val="left" w:pos="284"/>
          <w:tab w:val="left" w:pos="1418"/>
        </w:tabs>
        <w:spacing w:before="120" w:line="276" w:lineRule="auto"/>
        <w:ind w:left="284" w:hanging="284"/>
        <w:jc w:val="both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Warunki płatności: do 30 dni od daty otrzymania faktury przez Zamawiającego, przelewem na</w:t>
      </w:r>
      <w:r w:rsidR="00831FF2" w:rsidRPr="004973ED">
        <w:rPr>
          <w:rFonts w:ascii="Arial" w:hAnsi="Arial" w:cs="Arial"/>
          <w:spacing w:val="-6"/>
          <w:sz w:val="22"/>
        </w:rPr>
        <w:t> </w:t>
      </w:r>
    </w:p>
    <w:p w14:paraId="31FD0C98" w14:textId="77777777" w:rsidR="00F16D0A" w:rsidRPr="004973ED" w:rsidRDefault="00F16D0A" w:rsidP="00430822">
      <w:pPr>
        <w:tabs>
          <w:tab w:val="left" w:pos="284"/>
        </w:tabs>
        <w:spacing w:before="120" w:line="276" w:lineRule="auto"/>
        <w:ind w:left="284"/>
        <w:jc w:val="both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rachunek bankowy numer …………………………………………………………………………..</w:t>
      </w:r>
    </w:p>
    <w:p w14:paraId="53D903CD" w14:textId="77777777" w:rsidR="00F16D0A" w:rsidRPr="004973ED" w:rsidRDefault="00F16D0A" w:rsidP="00430822">
      <w:pPr>
        <w:tabs>
          <w:tab w:val="left" w:pos="284"/>
        </w:tabs>
        <w:spacing w:before="120" w:line="276" w:lineRule="auto"/>
        <w:ind w:left="284"/>
        <w:jc w:val="both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prowadzony przez bank ………….…………………………………………………………………</w:t>
      </w:r>
    </w:p>
    <w:p w14:paraId="3BF98AD0" w14:textId="4A73024C" w:rsidR="00CD2A11" w:rsidRPr="00FD7A3A" w:rsidRDefault="00F16D0A" w:rsidP="00430822">
      <w:pPr>
        <w:numPr>
          <w:ilvl w:val="3"/>
          <w:numId w:val="56"/>
        </w:numPr>
        <w:tabs>
          <w:tab w:val="left" w:pos="284"/>
        </w:tabs>
        <w:spacing w:before="120" w:after="120" w:line="276" w:lineRule="auto"/>
        <w:ind w:left="284" w:hanging="284"/>
        <w:jc w:val="both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bCs/>
          <w:sz w:val="22"/>
          <w:szCs w:val="24"/>
        </w:rPr>
        <w:t>Oświadczam</w:t>
      </w:r>
      <w:r w:rsidR="00887012" w:rsidRPr="004973ED">
        <w:rPr>
          <w:rFonts w:ascii="Arial" w:hAnsi="Arial" w:cs="Arial"/>
          <w:bCs/>
          <w:sz w:val="22"/>
          <w:szCs w:val="24"/>
        </w:rPr>
        <w:t xml:space="preserve"> (-</w:t>
      </w:r>
      <w:r w:rsidRPr="004973ED">
        <w:rPr>
          <w:rFonts w:ascii="Arial" w:hAnsi="Arial" w:cs="Arial"/>
          <w:bCs/>
          <w:sz w:val="22"/>
          <w:szCs w:val="24"/>
        </w:rPr>
        <w:t>y</w:t>
      </w:r>
      <w:r w:rsidR="00887012" w:rsidRPr="004973ED">
        <w:rPr>
          <w:rFonts w:ascii="Arial" w:hAnsi="Arial" w:cs="Arial"/>
          <w:bCs/>
          <w:sz w:val="22"/>
          <w:szCs w:val="24"/>
        </w:rPr>
        <w:t>)</w:t>
      </w:r>
      <w:r w:rsidRPr="004973ED">
        <w:rPr>
          <w:rFonts w:ascii="Arial" w:hAnsi="Arial" w:cs="Arial"/>
          <w:bCs/>
          <w:sz w:val="22"/>
          <w:szCs w:val="24"/>
        </w:rPr>
        <w:t xml:space="preserve">, że </w:t>
      </w:r>
      <w:r w:rsidR="00CC0681" w:rsidRPr="004973ED">
        <w:rPr>
          <w:rFonts w:ascii="Arial" w:hAnsi="Arial" w:cs="Arial"/>
          <w:bCs/>
          <w:sz w:val="22"/>
          <w:szCs w:val="24"/>
        </w:rPr>
        <w:t xml:space="preserve">wskazany wyżej </w:t>
      </w:r>
      <w:r w:rsidRPr="004973ED">
        <w:rPr>
          <w:rFonts w:ascii="Arial" w:hAnsi="Arial" w:cs="Arial"/>
          <w:bCs/>
          <w:sz w:val="22"/>
          <w:szCs w:val="24"/>
        </w:rPr>
        <w:t>numer rac</w:t>
      </w:r>
      <w:r w:rsidR="00D748FB" w:rsidRPr="004973ED">
        <w:rPr>
          <w:rFonts w:ascii="Arial" w:hAnsi="Arial" w:cs="Arial"/>
          <w:bCs/>
          <w:sz w:val="22"/>
          <w:szCs w:val="24"/>
        </w:rPr>
        <w:t>hunku bankowego</w:t>
      </w:r>
      <w:r w:rsidR="00CD2A11" w:rsidRPr="004973ED">
        <w:rPr>
          <w:rFonts w:ascii="Arial" w:hAnsi="Arial" w:cs="Arial"/>
          <w:bCs/>
          <w:sz w:val="22"/>
          <w:szCs w:val="24"/>
        </w:rPr>
        <w:t xml:space="preserve"> do realizowania płatności </w:t>
      </w:r>
      <w:r w:rsidR="00CD2A11" w:rsidRPr="00FD7A3A">
        <w:rPr>
          <w:rFonts w:ascii="Arial" w:hAnsi="Arial" w:cs="Arial"/>
          <w:b/>
          <w:sz w:val="22"/>
          <w:szCs w:val="24"/>
        </w:rPr>
        <w:t>jest</w:t>
      </w:r>
      <w:r w:rsidR="00FD7A3A" w:rsidRPr="00FD7A3A">
        <w:rPr>
          <w:rFonts w:ascii="Arial" w:hAnsi="Arial" w:cs="Arial"/>
          <w:b/>
          <w:sz w:val="22"/>
          <w:szCs w:val="24"/>
        </w:rPr>
        <w:t xml:space="preserve"> / nie jest*</w:t>
      </w:r>
      <w:r w:rsidR="00CD2A11" w:rsidRPr="004973ED">
        <w:rPr>
          <w:rFonts w:ascii="Arial" w:hAnsi="Arial" w:cs="Arial"/>
          <w:bCs/>
          <w:sz w:val="22"/>
          <w:szCs w:val="24"/>
        </w:rPr>
        <w:t xml:space="preserve"> rachunkiem rozliczeniowym, wyodrębnionym dla celów prowadzenia działalności gospodarczej, do którego został wyodrębniony rachunek VAT.</w:t>
      </w:r>
    </w:p>
    <w:p w14:paraId="64B87FDB" w14:textId="160ED8DF" w:rsidR="00FD7A3A" w:rsidRPr="004973ED" w:rsidRDefault="00FD7A3A" w:rsidP="00FD7A3A">
      <w:pPr>
        <w:tabs>
          <w:tab w:val="left" w:pos="284"/>
        </w:tabs>
        <w:spacing w:after="120" w:line="276" w:lineRule="auto"/>
        <w:ind w:left="284"/>
        <w:jc w:val="both"/>
        <w:rPr>
          <w:rFonts w:ascii="Arial" w:hAnsi="Arial" w:cs="Arial"/>
          <w:spacing w:val="-6"/>
          <w:sz w:val="22"/>
        </w:rPr>
      </w:pPr>
      <w:r>
        <w:rPr>
          <w:rFonts w:ascii="Arial" w:hAnsi="Arial" w:cs="Arial"/>
          <w:spacing w:val="-6"/>
          <w:sz w:val="22"/>
          <w:szCs w:val="24"/>
        </w:rPr>
        <w:t>*) wykreślić niewłaściwe</w:t>
      </w:r>
    </w:p>
    <w:p w14:paraId="6F4F1724" w14:textId="7808F04F" w:rsidR="00A74D02" w:rsidRPr="002576F0" w:rsidRDefault="00075707" w:rsidP="00430822">
      <w:pPr>
        <w:numPr>
          <w:ilvl w:val="3"/>
          <w:numId w:val="56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bCs/>
          <w:sz w:val="22"/>
          <w:szCs w:val="24"/>
        </w:rPr>
        <w:t xml:space="preserve">Oświadczam (-y), </w:t>
      </w:r>
      <w:r w:rsidRPr="004973ED">
        <w:rPr>
          <w:rFonts w:ascii="Arial" w:hAnsi="Arial" w:cs="Arial"/>
          <w:spacing w:val="-4"/>
          <w:sz w:val="22"/>
          <w:szCs w:val="24"/>
        </w:rPr>
        <w:t xml:space="preserve">że jestem związany ofertą na czas wskazany w </w:t>
      </w:r>
      <w:r w:rsidR="00C55640">
        <w:rPr>
          <w:rFonts w:ascii="Arial" w:hAnsi="Arial" w:cs="Arial"/>
          <w:spacing w:val="-4"/>
          <w:sz w:val="22"/>
          <w:szCs w:val="24"/>
        </w:rPr>
        <w:t>Ogłoszeniu</w:t>
      </w:r>
      <w:r w:rsidRPr="004973ED">
        <w:rPr>
          <w:rFonts w:ascii="Arial" w:hAnsi="Arial" w:cs="Arial"/>
          <w:spacing w:val="-4"/>
          <w:sz w:val="22"/>
          <w:szCs w:val="24"/>
        </w:rPr>
        <w:t xml:space="preserve"> tj. </w:t>
      </w:r>
      <w:r w:rsidR="00352C3D">
        <w:rPr>
          <w:rFonts w:ascii="Arial" w:hAnsi="Arial" w:cs="Arial"/>
          <w:b/>
          <w:spacing w:val="-4"/>
          <w:sz w:val="22"/>
          <w:szCs w:val="24"/>
        </w:rPr>
        <w:t>30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dni od upływu terminu składania ofert</w:t>
      </w:r>
      <w:r w:rsidRPr="004973ED">
        <w:rPr>
          <w:rFonts w:ascii="Arial" w:hAnsi="Arial" w:cs="Arial"/>
          <w:spacing w:val="-4"/>
          <w:sz w:val="22"/>
          <w:szCs w:val="24"/>
        </w:rPr>
        <w:t>;</w:t>
      </w:r>
    </w:p>
    <w:p w14:paraId="169EA05A" w14:textId="77777777" w:rsidR="002576F0" w:rsidRPr="002576F0" w:rsidRDefault="002576F0" w:rsidP="002576F0">
      <w:pPr>
        <w:numPr>
          <w:ilvl w:val="3"/>
          <w:numId w:val="56"/>
        </w:numPr>
        <w:tabs>
          <w:tab w:val="left" w:pos="284"/>
        </w:tabs>
        <w:spacing w:after="120" w:line="276" w:lineRule="auto"/>
        <w:ind w:left="284" w:hanging="284"/>
        <w:jc w:val="both"/>
        <w:rPr>
          <w:rFonts w:ascii="Arial" w:hAnsi="Arial" w:cs="Arial"/>
          <w:spacing w:val="-6"/>
          <w:sz w:val="22"/>
        </w:rPr>
      </w:pPr>
      <w:r w:rsidRPr="002576F0">
        <w:rPr>
          <w:rFonts w:ascii="Arial" w:hAnsi="Arial" w:cs="Arial"/>
          <w:color w:val="000000"/>
          <w:sz w:val="22"/>
          <w:szCs w:val="22"/>
        </w:rPr>
        <w:t xml:space="preserve">Pod groźbą odpowiedzialności karnej oświadczam (-y), że załączone do oferty dokumenty opisują stan prawny i faktyczny, aktualny na dzień składania ofert. </w:t>
      </w:r>
    </w:p>
    <w:p w14:paraId="1A3AC58C" w14:textId="3063184C" w:rsidR="009A166B" w:rsidRPr="004973ED" w:rsidRDefault="0088563D" w:rsidP="00430822">
      <w:pPr>
        <w:numPr>
          <w:ilvl w:val="3"/>
          <w:numId w:val="56"/>
        </w:numPr>
        <w:spacing w:before="120" w:line="276" w:lineRule="auto"/>
        <w:ind w:left="284" w:hanging="284"/>
        <w:jc w:val="both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 xml:space="preserve">Wszelką korespondencję </w:t>
      </w:r>
      <w:r w:rsidR="002576F0">
        <w:rPr>
          <w:rFonts w:ascii="Arial" w:hAnsi="Arial" w:cs="Arial"/>
          <w:spacing w:val="-6"/>
          <w:sz w:val="22"/>
        </w:rPr>
        <w:t xml:space="preserve">w postępowaniu </w:t>
      </w:r>
      <w:r w:rsidRPr="004973ED">
        <w:rPr>
          <w:rFonts w:ascii="Arial" w:hAnsi="Arial" w:cs="Arial"/>
          <w:spacing w:val="-6"/>
          <w:sz w:val="22"/>
        </w:rPr>
        <w:t xml:space="preserve">należy </w:t>
      </w:r>
      <w:r w:rsidR="00C55640">
        <w:rPr>
          <w:rFonts w:ascii="Arial" w:hAnsi="Arial" w:cs="Arial"/>
          <w:spacing w:val="-6"/>
          <w:sz w:val="22"/>
        </w:rPr>
        <w:t>kierować na adres</w:t>
      </w:r>
      <w:r w:rsidR="009A166B" w:rsidRPr="004973ED">
        <w:rPr>
          <w:rFonts w:ascii="Arial" w:hAnsi="Arial" w:cs="Arial"/>
          <w:spacing w:val="-6"/>
          <w:sz w:val="22"/>
        </w:rPr>
        <w:t xml:space="preserve"> </w:t>
      </w:r>
      <w:r w:rsidR="009A166B" w:rsidRPr="004973ED">
        <w:rPr>
          <w:rFonts w:ascii="Arial" w:hAnsi="Arial" w:cs="Arial"/>
          <w:sz w:val="22"/>
        </w:rPr>
        <w:t>poczt</w:t>
      </w:r>
      <w:r w:rsidR="00C55640">
        <w:rPr>
          <w:rFonts w:ascii="Arial" w:hAnsi="Arial" w:cs="Arial"/>
          <w:sz w:val="22"/>
        </w:rPr>
        <w:t>y</w:t>
      </w:r>
      <w:r w:rsidR="009A166B" w:rsidRPr="004973ED">
        <w:rPr>
          <w:rFonts w:ascii="Arial" w:hAnsi="Arial" w:cs="Arial"/>
          <w:sz w:val="22"/>
        </w:rPr>
        <w:t xml:space="preserve"> elektroniczn</w:t>
      </w:r>
      <w:r w:rsidR="00C55640">
        <w:rPr>
          <w:rFonts w:ascii="Arial" w:hAnsi="Arial" w:cs="Arial"/>
          <w:sz w:val="22"/>
        </w:rPr>
        <w:t>ej</w:t>
      </w:r>
      <w:r w:rsidR="002576F0">
        <w:rPr>
          <w:rFonts w:ascii="Arial" w:hAnsi="Arial" w:cs="Arial"/>
          <w:sz w:val="22"/>
        </w:rPr>
        <w:t>:</w:t>
      </w:r>
    </w:p>
    <w:p w14:paraId="711DC59B" w14:textId="65295E7D" w:rsidR="0088563D" w:rsidRPr="004973ED" w:rsidRDefault="009A166B" w:rsidP="00430822">
      <w:pPr>
        <w:tabs>
          <w:tab w:val="left" w:pos="284"/>
        </w:tabs>
        <w:spacing w:before="120" w:line="276" w:lineRule="auto"/>
        <w:ind w:left="284"/>
        <w:jc w:val="both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z w:val="22"/>
        </w:rPr>
        <w:lastRenderedPageBreak/>
        <w:t>...........................................................................................................</w:t>
      </w:r>
      <w:r w:rsidR="003804C3" w:rsidRPr="004973ED">
        <w:rPr>
          <w:rFonts w:ascii="Arial" w:hAnsi="Arial" w:cs="Arial"/>
          <w:sz w:val="22"/>
        </w:rPr>
        <w:t>................</w:t>
      </w:r>
      <w:r w:rsidRPr="004973ED">
        <w:rPr>
          <w:rFonts w:ascii="Arial" w:hAnsi="Arial" w:cs="Arial"/>
          <w:sz w:val="22"/>
        </w:rPr>
        <w:t>........</w:t>
      </w:r>
      <w:r w:rsidR="00C56C5F" w:rsidRPr="004973ED">
        <w:rPr>
          <w:rFonts w:ascii="Arial" w:hAnsi="Arial" w:cs="Arial"/>
          <w:sz w:val="22"/>
        </w:rPr>
        <w:t>..</w:t>
      </w:r>
      <w:r w:rsidRPr="004973ED">
        <w:rPr>
          <w:rFonts w:ascii="Arial" w:hAnsi="Arial" w:cs="Arial"/>
          <w:sz w:val="22"/>
        </w:rPr>
        <w:t>.....................</w:t>
      </w:r>
    </w:p>
    <w:p w14:paraId="1E32ACDE" w14:textId="77777777" w:rsidR="00F16D0A" w:rsidRPr="004973ED" w:rsidRDefault="00F16D0A" w:rsidP="00430822">
      <w:pPr>
        <w:numPr>
          <w:ilvl w:val="3"/>
          <w:numId w:val="56"/>
        </w:numPr>
        <w:tabs>
          <w:tab w:val="left" w:pos="426"/>
        </w:tabs>
        <w:spacing w:before="120" w:line="276" w:lineRule="auto"/>
        <w:ind w:hanging="2236"/>
        <w:jc w:val="both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Przedstawiciel Wykonawcy upoważniony do kontaktów w sprawie:</w:t>
      </w:r>
      <w:r w:rsidRPr="004973ED">
        <w:rPr>
          <w:rFonts w:ascii="Arial" w:hAnsi="Arial" w:cs="Arial"/>
          <w:spacing w:val="-6"/>
          <w:sz w:val="22"/>
        </w:rPr>
        <w:tab/>
      </w:r>
    </w:p>
    <w:p w14:paraId="191E874F" w14:textId="38F56E44" w:rsidR="00F16D0A" w:rsidRPr="004973ED" w:rsidRDefault="00F16D0A" w:rsidP="00430822">
      <w:pPr>
        <w:spacing w:before="120" w:line="276" w:lineRule="auto"/>
        <w:ind w:right="-1" w:firstLine="284"/>
        <w:jc w:val="both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………</w:t>
      </w:r>
      <w:r w:rsidR="00A03F84" w:rsidRPr="004973ED">
        <w:rPr>
          <w:rFonts w:ascii="Arial" w:hAnsi="Arial" w:cs="Arial"/>
          <w:spacing w:val="-6"/>
          <w:sz w:val="22"/>
        </w:rPr>
        <w:t>..................................................</w:t>
      </w:r>
      <w:r w:rsidR="00F70D37" w:rsidRPr="004973ED">
        <w:rPr>
          <w:rFonts w:ascii="Arial" w:hAnsi="Arial" w:cs="Arial"/>
          <w:spacing w:val="-6"/>
          <w:sz w:val="22"/>
        </w:rPr>
        <w:t>........</w:t>
      </w:r>
      <w:r w:rsidR="00A03F84" w:rsidRPr="004973ED">
        <w:rPr>
          <w:rFonts w:ascii="Arial" w:hAnsi="Arial" w:cs="Arial"/>
          <w:spacing w:val="-6"/>
          <w:sz w:val="22"/>
        </w:rPr>
        <w:t>.</w:t>
      </w:r>
      <w:r w:rsidR="00F70D37" w:rsidRPr="004973ED">
        <w:rPr>
          <w:rFonts w:ascii="Arial" w:hAnsi="Arial" w:cs="Arial"/>
          <w:spacing w:val="-6"/>
          <w:sz w:val="22"/>
        </w:rPr>
        <w:t xml:space="preserve">, </w:t>
      </w:r>
      <w:r w:rsidRPr="004973ED">
        <w:rPr>
          <w:rFonts w:ascii="Arial" w:hAnsi="Arial" w:cs="Arial"/>
          <w:spacing w:val="-6"/>
          <w:sz w:val="22"/>
        </w:rPr>
        <w:t xml:space="preserve">tel. </w:t>
      </w:r>
      <w:r w:rsidR="00A03F84" w:rsidRPr="004973ED">
        <w:rPr>
          <w:rFonts w:ascii="Arial" w:hAnsi="Arial" w:cs="Arial"/>
          <w:spacing w:val="-6"/>
          <w:sz w:val="22"/>
        </w:rPr>
        <w:t>.........</w:t>
      </w:r>
      <w:r w:rsidR="00F70D37" w:rsidRPr="004973ED">
        <w:rPr>
          <w:rFonts w:ascii="Arial" w:hAnsi="Arial" w:cs="Arial"/>
          <w:spacing w:val="-6"/>
          <w:sz w:val="22"/>
        </w:rPr>
        <w:t>.........</w:t>
      </w:r>
      <w:r w:rsidR="00A03F84" w:rsidRPr="004973ED">
        <w:rPr>
          <w:rFonts w:ascii="Arial" w:hAnsi="Arial" w:cs="Arial"/>
          <w:spacing w:val="-6"/>
          <w:sz w:val="22"/>
        </w:rPr>
        <w:t>.......................</w:t>
      </w:r>
      <w:r w:rsidR="00F70D37" w:rsidRPr="004973ED">
        <w:rPr>
          <w:rFonts w:ascii="Arial" w:hAnsi="Arial" w:cs="Arial"/>
          <w:spacing w:val="-6"/>
          <w:sz w:val="22"/>
        </w:rPr>
        <w:t xml:space="preserve">, </w:t>
      </w:r>
      <w:r w:rsidRPr="004973ED">
        <w:rPr>
          <w:rFonts w:ascii="Arial" w:hAnsi="Arial" w:cs="Arial"/>
          <w:spacing w:val="-6"/>
          <w:sz w:val="22"/>
        </w:rPr>
        <w:t xml:space="preserve">e-mail: </w:t>
      </w:r>
      <w:r w:rsidR="00DF4D07">
        <w:rPr>
          <w:rFonts w:ascii="Arial" w:hAnsi="Arial" w:cs="Arial"/>
          <w:spacing w:val="-6"/>
          <w:sz w:val="22"/>
        </w:rPr>
        <w:t>……………………..</w:t>
      </w:r>
    </w:p>
    <w:p w14:paraId="4339A031" w14:textId="77777777" w:rsidR="00CC0681" w:rsidRPr="004973ED" w:rsidRDefault="00CC0681" w:rsidP="00430822">
      <w:pPr>
        <w:spacing w:line="276" w:lineRule="auto"/>
        <w:ind w:right="-569"/>
        <w:jc w:val="both"/>
        <w:rPr>
          <w:rFonts w:ascii="Arial" w:hAnsi="Arial" w:cs="Arial"/>
          <w:spacing w:val="-6"/>
          <w:sz w:val="22"/>
        </w:rPr>
      </w:pPr>
    </w:p>
    <w:p w14:paraId="14C33E03" w14:textId="47A7CDA3" w:rsidR="00F16D0A" w:rsidRPr="004973ED" w:rsidRDefault="00F16D0A" w:rsidP="00430822">
      <w:pPr>
        <w:numPr>
          <w:ilvl w:val="3"/>
          <w:numId w:val="56"/>
        </w:numPr>
        <w:tabs>
          <w:tab w:val="left" w:pos="426"/>
        </w:tabs>
        <w:spacing w:line="276" w:lineRule="auto"/>
        <w:ind w:right="-1" w:hanging="2236"/>
        <w:jc w:val="both"/>
        <w:rPr>
          <w:rFonts w:ascii="Arial" w:hAnsi="Arial" w:cs="Arial"/>
          <w:spacing w:val="-6"/>
          <w:sz w:val="22"/>
        </w:rPr>
      </w:pPr>
      <w:r w:rsidRPr="004973ED">
        <w:rPr>
          <w:rFonts w:ascii="Arial" w:hAnsi="Arial" w:cs="Arial"/>
          <w:spacing w:val="-6"/>
          <w:sz w:val="22"/>
        </w:rPr>
        <w:t>Załączniki do oferty:</w:t>
      </w:r>
    </w:p>
    <w:p w14:paraId="212EB423" w14:textId="77777777" w:rsidR="00F16D0A" w:rsidRPr="004973ED" w:rsidRDefault="00F16D0A" w:rsidP="00430822">
      <w:pPr>
        <w:numPr>
          <w:ilvl w:val="3"/>
          <w:numId w:val="8"/>
        </w:numPr>
        <w:tabs>
          <w:tab w:val="left" w:pos="284"/>
        </w:tabs>
        <w:spacing w:before="120"/>
        <w:jc w:val="both"/>
        <w:rPr>
          <w:rFonts w:ascii="Arial" w:hAnsi="Arial" w:cs="Arial"/>
          <w:spacing w:val="-6"/>
          <w:sz w:val="20"/>
          <w:szCs w:val="22"/>
        </w:rPr>
      </w:pPr>
      <w:r w:rsidRPr="004973ED"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17C15B4A" w14:textId="77777777" w:rsidR="00F16D0A" w:rsidRDefault="00F16D0A" w:rsidP="00430822">
      <w:pPr>
        <w:numPr>
          <w:ilvl w:val="3"/>
          <w:numId w:val="8"/>
        </w:numPr>
        <w:tabs>
          <w:tab w:val="left" w:pos="284"/>
        </w:tabs>
        <w:spacing w:before="120"/>
        <w:jc w:val="both"/>
        <w:rPr>
          <w:rFonts w:ascii="Arial" w:hAnsi="Arial" w:cs="Arial"/>
          <w:spacing w:val="-6"/>
          <w:sz w:val="20"/>
          <w:szCs w:val="22"/>
        </w:rPr>
      </w:pPr>
      <w:r w:rsidRPr="004973ED"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2F6D8473" w14:textId="7FB9BB7C" w:rsidR="004D14E6" w:rsidRDefault="004D14E6" w:rsidP="00430822">
      <w:pPr>
        <w:numPr>
          <w:ilvl w:val="3"/>
          <w:numId w:val="8"/>
        </w:numPr>
        <w:tabs>
          <w:tab w:val="left" w:pos="284"/>
        </w:tabs>
        <w:spacing w:before="120"/>
        <w:jc w:val="both"/>
        <w:rPr>
          <w:rFonts w:ascii="Arial" w:hAnsi="Arial" w:cs="Arial"/>
          <w:spacing w:val="-6"/>
          <w:sz w:val="20"/>
          <w:szCs w:val="22"/>
        </w:rPr>
      </w:pPr>
      <w:r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</w:t>
      </w:r>
    </w:p>
    <w:p w14:paraId="11670F1E" w14:textId="6D8049CC" w:rsidR="0010563E" w:rsidRDefault="0010563E" w:rsidP="00430822">
      <w:pPr>
        <w:numPr>
          <w:ilvl w:val="3"/>
          <w:numId w:val="8"/>
        </w:numPr>
        <w:tabs>
          <w:tab w:val="left" w:pos="284"/>
        </w:tabs>
        <w:spacing w:before="120"/>
        <w:jc w:val="both"/>
        <w:rPr>
          <w:rFonts w:ascii="Arial" w:hAnsi="Arial" w:cs="Arial"/>
          <w:spacing w:val="-6"/>
          <w:sz w:val="20"/>
          <w:szCs w:val="22"/>
        </w:rPr>
      </w:pPr>
      <w:r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………………………………………………………………………………………………………….</w:t>
      </w:r>
    </w:p>
    <w:p w14:paraId="181A6B1B" w14:textId="469A36EE" w:rsidR="0010563E" w:rsidRDefault="0010563E" w:rsidP="00430822">
      <w:pPr>
        <w:numPr>
          <w:ilvl w:val="3"/>
          <w:numId w:val="8"/>
        </w:numPr>
        <w:tabs>
          <w:tab w:val="left" w:pos="284"/>
        </w:tabs>
        <w:spacing w:before="120"/>
        <w:jc w:val="both"/>
        <w:rPr>
          <w:rFonts w:ascii="Arial" w:hAnsi="Arial" w:cs="Arial"/>
          <w:spacing w:val="-6"/>
          <w:sz w:val="20"/>
          <w:szCs w:val="22"/>
        </w:rPr>
      </w:pPr>
      <w:r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…………………………………………………………………………………………………………..</w:t>
      </w:r>
    </w:p>
    <w:p w14:paraId="3F8B14F1" w14:textId="049CCED1" w:rsidR="0010563E" w:rsidRDefault="0010563E" w:rsidP="00430822">
      <w:pPr>
        <w:numPr>
          <w:ilvl w:val="3"/>
          <w:numId w:val="8"/>
        </w:numPr>
        <w:tabs>
          <w:tab w:val="left" w:pos="284"/>
        </w:tabs>
        <w:spacing w:before="120"/>
        <w:jc w:val="both"/>
        <w:rPr>
          <w:rFonts w:ascii="Arial" w:hAnsi="Arial" w:cs="Arial"/>
          <w:spacing w:val="-6"/>
          <w:sz w:val="20"/>
          <w:szCs w:val="22"/>
        </w:rPr>
      </w:pPr>
      <w:r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…………………………………………………………………………………………………………..</w:t>
      </w:r>
    </w:p>
    <w:p w14:paraId="1A649510" w14:textId="586D9789" w:rsidR="0010563E" w:rsidRDefault="0010563E" w:rsidP="00430822">
      <w:pPr>
        <w:numPr>
          <w:ilvl w:val="3"/>
          <w:numId w:val="8"/>
        </w:numPr>
        <w:tabs>
          <w:tab w:val="left" w:pos="284"/>
        </w:tabs>
        <w:spacing w:before="120"/>
        <w:jc w:val="both"/>
        <w:rPr>
          <w:rFonts w:ascii="Arial" w:hAnsi="Arial" w:cs="Arial"/>
          <w:spacing w:val="-6"/>
          <w:sz w:val="20"/>
          <w:szCs w:val="22"/>
        </w:rPr>
      </w:pPr>
      <w:r>
        <w:rPr>
          <w:rFonts w:ascii="Arial" w:hAnsi="Arial" w:cs="Arial"/>
          <w:spacing w:val="-6"/>
          <w:sz w:val="20"/>
          <w:szCs w:val="22"/>
        </w:rPr>
        <w:t>…………………………………………………………………………………………………………..</w:t>
      </w:r>
    </w:p>
    <w:tbl>
      <w:tblPr>
        <w:tblpPr w:leftFromText="141" w:rightFromText="141" w:vertAnchor="text" w:horzAnchor="margin" w:tblpY="2056"/>
        <w:tblW w:w="0" w:type="auto"/>
        <w:tblLayout w:type="fixed"/>
        <w:tblLook w:val="04A0" w:firstRow="1" w:lastRow="0" w:firstColumn="1" w:lastColumn="0" w:noHBand="0" w:noVBand="1"/>
      </w:tblPr>
      <w:tblGrid>
        <w:gridCol w:w="4327"/>
        <w:gridCol w:w="283"/>
        <w:gridCol w:w="4891"/>
      </w:tblGrid>
      <w:tr w:rsidR="00F40284" w:rsidRPr="004973ED" w14:paraId="1DECC544" w14:textId="77777777" w:rsidTr="00F40284">
        <w:tc>
          <w:tcPr>
            <w:tcW w:w="4327" w:type="dxa"/>
          </w:tcPr>
          <w:p w14:paraId="73DFDC6D" w14:textId="77777777" w:rsidR="00F40284" w:rsidRPr="004973ED" w:rsidRDefault="00F40284" w:rsidP="00430822">
            <w:pPr>
              <w:overflowPunct w:val="0"/>
              <w:autoSpaceDE w:val="0"/>
              <w:autoSpaceDN w:val="0"/>
              <w:adjustRightInd w:val="0"/>
              <w:spacing w:before="120" w:line="276" w:lineRule="auto"/>
              <w:jc w:val="both"/>
              <w:rPr>
                <w:rFonts w:ascii="Arial" w:hAnsi="Arial" w:cs="Arial"/>
                <w:spacing w:val="-6"/>
                <w:sz w:val="22"/>
              </w:rPr>
            </w:pPr>
            <w:r w:rsidRPr="004973ED">
              <w:rPr>
                <w:rFonts w:ascii="Arial" w:hAnsi="Arial" w:cs="Arial"/>
                <w:spacing w:val="-6"/>
                <w:sz w:val="22"/>
              </w:rPr>
              <w:t>..................................................</w:t>
            </w:r>
          </w:p>
          <w:p w14:paraId="6E182DB7" w14:textId="77777777" w:rsidR="00F40284" w:rsidRPr="004973ED" w:rsidRDefault="00F40284" w:rsidP="00430822">
            <w:pPr>
              <w:overflowPunct w:val="0"/>
              <w:autoSpaceDE w:val="0"/>
              <w:autoSpaceDN w:val="0"/>
              <w:adjustRightInd w:val="0"/>
              <w:spacing w:before="120" w:line="276" w:lineRule="auto"/>
              <w:jc w:val="both"/>
              <w:rPr>
                <w:rFonts w:ascii="Arial" w:hAnsi="Arial" w:cs="Arial"/>
                <w:i/>
                <w:spacing w:val="-6"/>
                <w:sz w:val="22"/>
              </w:rPr>
            </w:pPr>
            <w:r w:rsidRPr="004973ED">
              <w:rPr>
                <w:rFonts w:ascii="Arial" w:hAnsi="Arial" w:cs="Arial"/>
                <w:i/>
                <w:spacing w:val="-6"/>
                <w:sz w:val="18"/>
              </w:rPr>
              <w:t>/data/</w:t>
            </w:r>
          </w:p>
        </w:tc>
        <w:tc>
          <w:tcPr>
            <w:tcW w:w="283" w:type="dxa"/>
          </w:tcPr>
          <w:p w14:paraId="309EC9E1" w14:textId="77777777" w:rsidR="00F40284" w:rsidRPr="004973ED" w:rsidRDefault="00F40284" w:rsidP="00430822">
            <w:pPr>
              <w:spacing w:before="120" w:line="276" w:lineRule="auto"/>
              <w:jc w:val="both"/>
              <w:rPr>
                <w:rFonts w:ascii="Arial" w:hAnsi="Arial" w:cs="Arial"/>
                <w:b/>
                <w:spacing w:val="-6"/>
                <w:sz w:val="22"/>
                <w:szCs w:val="24"/>
              </w:rPr>
            </w:pPr>
          </w:p>
        </w:tc>
        <w:tc>
          <w:tcPr>
            <w:tcW w:w="4891" w:type="dxa"/>
          </w:tcPr>
          <w:p w14:paraId="56B39514" w14:textId="77777777" w:rsidR="00F40284" w:rsidRPr="004973ED" w:rsidRDefault="00F40284" w:rsidP="00430822">
            <w:pPr>
              <w:spacing w:before="120" w:line="276" w:lineRule="auto"/>
              <w:jc w:val="both"/>
              <w:rPr>
                <w:rFonts w:ascii="Arial" w:hAnsi="Arial" w:cs="Arial"/>
                <w:spacing w:val="-6"/>
                <w:sz w:val="22"/>
              </w:rPr>
            </w:pPr>
            <w:r w:rsidRPr="004973ED">
              <w:rPr>
                <w:rFonts w:ascii="Arial" w:hAnsi="Arial" w:cs="Arial"/>
                <w:spacing w:val="-6"/>
                <w:sz w:val="22"/>
              </w:rPr>
              <w:t>....................................................................................</w:t>
            </w:r>
          </w:p>
          <w:p w14:paraId="426B0006" w14:textId="77777777" w:rsidR="00F40284" w:rsidRPr="004973ED" w:rsidRDefault="00F40284" w:rsidP="00430822">
            <w:pPr>
              <w:spacing w:before="120" w:line="276" w:lineRule="auto"/>
              <w:jc w:val="both"/>
              <w:rPr>
                <w:rFonts w:ascii="Arial" w:hAnsi="Arial" w:cs="Arial"/>
                <w:b/>
                <w:spacing w:val="-6"/>
                <w:sz w:val="22"/>
                <w:szCs w:val="24"/>
              </w:rPr>
            </w:pPr>
            <w:r w:rsidRPr="004973ED">
              <w:rPr>
                <w:rFonts w:ascii="Arial" w:hAnsi="Arial" w:cs="Arial"/>
                <w:spacing w:val="-6"/>
                <w:sz w:val="18"/>
              </w:rPr>
              <w:t>/</w:t>
            </w:r>
            <w:r w:rsidRPr="004973ED">
              <w:rPr>
                <w:rFonts w:ascii="Arial" w:hAnsi="Arial" w:cs="Arial"/>
                <w:i/>
                <w:spacing w:val="-6"/>
                <w:sz w:val="18"/>
              </w:rPr>
              <w:t>podpis Wykonawcy/</w:t>
            </w:r>
          </w:p>
        </w:tc>
      </w:tr>
    </w:tbl>
    <w:p w14:paraId="44A8CED3" w14:textId="5FD17964" w:rsidR="00F83D35" w:rsidRDefault="00F83D35" w:rsidP="00F40284">
      <w:pPr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p w14:paraId="7257954B" w14:textId="77777777" w:rsidR="00750067" w:rsidRDefault="00750067" w:rsidP="00F40284">
      <w:pPr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p w14:paraId="26F2F133" w14:textId="77777777" w:rsidR="00750067" w:rsidRDefault="00750067" w:rsidP="00F40284">
      <w:pPr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p w14:paraId="3788F963" w14:textId="77777777" w:rsidR="00750067" w:rsidRDefault="00750067" w:rsidP="00F40284">
      <w:pPr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p w14:paraId="11866528" w14:textId="77777777" w:rsidR="00750067" w:rsidRDefault="00750067" w:rsidP="00F40284">
      <w:pPr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p w14:paraId="105F529D" w14:textId="77777777" w:rsidR="00750067" w:rsidRDefault="00750067" w:rsidP="00F40284">
      <w:pPr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p w14:paraId="40D0E10E" w14:textId="77777777" w:rsidR="00750067" w:rsidRDefault="00750067" w:rsidP="00F40284">
      <w:pPr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p w14:paraId="1FB0B3E5" w14:textId="77777777" w:rsidR="00750067" w:rsidRDefault="00750067" w:rsidP="00F40284">
      <w:pPr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p w14:paraId="5A03E1CA" w14:textId="77777777" w:rsidR="00750067" w:rsidRDefault="00750067" w:rsidP="00F40284">
      <w:pPr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p w14:paraId="4C8A6576" w14:textId="0754F90F" w:rsidR="00750067" w:rsidRDefault="00750067">
      <w:pPr>
        <w:rPr>
          <w:rFonts w:ascii="Arial" w:hAnsi="Arial" w:cs="Arial"/>
          <w:i/>
          <w:spacing w:val="-4"/>
          <w:sz w:val="20"/>
          <w:szCs w:val="22"/>
        </w:rPr>
      </w:pPr>
      <w:r>
        <w:rPr>
          <w:rFonts w:ascii="Arial" w:hAnsi="Arial" w:cs="Arial"/>
          <w:i/>
          <w:spacing w:val="-4"/>
          <w:sz w:val="20"/>
          <w:szCs w:val="22"/>
        </w:rPr>
        <w:br w:type="page"/>
      </w:r>
    </w:p>
    <w:p w14:paraId="105DCEFD" w14:textId="6281440D" w:rsidR="00750067" w:rsidRPr="00596525" w:rsidRDefault="00750067" w:rsidP="00750067">
      <w:pPr>
        <w:tabs>
          <w:tab w:val="left" w:pos="851"/>
        </w:tabs>
        <w:spacing w:line="276" w:lineRule="auto"/>
        <w:rPr>
          <w:rFonts w:ascii="Arial" w:hAnsi="Arial" w:cs="Arial"/>
          <w:iCs/>
          <w:spacing w:val="-6"/>
          <w:sz w:val="20"/>
          <w:szCs w:val="22"/>
        </w:rPr>
      </w:pPr>
      <w:r w:rsidRPr="00596525">
        <w:rPr>
          <w:rFonts w:ascii="Arial" w:hAnsi="Arial" w:cs="Arial"/>
          <w:iCs/>
          <w:spacing w:val="-6"/>
          <w:sz w:val="20"/>
          <w:szCs w:val="22"/>
        </w:rPr>
        <w:lastRenderedPageBreak/>
        <w:t xml:space="preserve">Postępowanie nr </w:t>
      </w:r>
      <w:r w:rsidR="00480C6E">
        <w:rPr>
          <w:rFonts w:ascii="Arial" w:hAnsi="Arial" w:cs="Arial"/>
          <w:iCs/>
          <w:spacing w:val="-6"/>
          <w:sz w:val="20"/>
          <w:szCs w:val="22"/>
        </w:rPr>
        <w:t>DZ/24/048/DS</w:t>
      </w:r>
      <w:r w:rsidRPr="00596525">
        <w:rPr>
          <w:rFonts w:ascii="Arial" w:hAnsi="Arial" w:cs="Arial"/>
          <w:iCs/>
          <w:spacing w:val="-6"/>
          <w:sz w:val="20"/>
          <w:szCs w:val="22"/>
        </w:rPr>
        <w:t>:</w:t>
      </w:r>
    </w:p>
    <w:p w14:paraId="79DA8178" w14:textId="7D863DA3" w:rsidR="00750067" w:rsidRPr="00596525" w:rsidRDefault="00750067" w:rsidP="00596525">
      <w:pPr>
        <w:pStyle w:val="Tekstpodstawowy"/>
        <w:spacing w:line="276" w:lineRule="auto"/>
        <w:ind w:right="-1"/>
        <w:rPr>
          <w:rFonts w:ascii="Arial" w:hAnsi="Arial" w:cs="Arial"/>
          <w:bCs/>
          <w:iCs/>
          <w:spacing w:val="-4"/>
          <w:sz w:val="20"/>
          <w:szCs w:val="22"/>
          <w:lang w:val="pl-PL"/>
        </w:rPr>
      </w:pPr>
      <w:r w:rsidRPr="00596525">
        <w:rPr>
          <w:rFonts w:ascii="Arial" w:hAnsi="Arial" w:cs="Arial"/>
          <w:bCs/>
          <w:iCs/>
          <w:spacing w:val="-4"/>
          <w:sz w:val="20"/>
          <w:szCs w:val="22"/>
        </w:rPr>
        <w:t xml:space="preserve">załącznik nr </w:t>
      </w:r>
      <w:r w:rsidRPr="00596525">
        <w:rPr>
          <w:rFonts w:ascii="Arial" w:hAnsi="Arial" w:cs="Arial"/>
          <w:bCs/>
          <w:iCs/>
          <w:spacing w:val="-4"/>
          <w:sz w:val="20"/>
          <w:szCs w:val="22"/>
          <w:lang w:val="pl-PL"/>
        </w:rPr>
        <w:t>4</w:t>
      </w:r>
    </w:p>
    <w:p w14:paraId="4EA5D653" w14:textId="77777777" w:rsidR="00750067" w:rsidRPr="004973ED" w:rsidRDefault="00750067" w:rsidP="00750067">
      <w:pPr>
        <w:pStyle w:val="Nagwek3"/>
        <w:spacing w:before="480" w:line="276" w:lineRule="auto"/>
        <w:ind w:left="0"/>
        <w:rPr>
          <w:rFonts w:ascii="Arial" w:hAnsi="Arial" w:cs="Arial"/>
          <w:spacing w:val="-6"/>
          <w:sz w:val="22"/>
          <w:szCs w:val="24"/>
        </w:rPr>
      </w:pPr>
      <w:r w:rsidRPr="004973ED">
        <w:rPr>
          <w:rFonts w:ascii="Arial" w:hAnsi="Arial" w:cs="Arial"/>
          <w:spacing w:val="-6"/>
          <w:sz w:val="22"/>
          <w:szCs w:val="24"/>
        </w:rPr>
        <w:t>Oświadczenie Wykonawcy</w:t>
      </w:r>
    </w:p>
    <w:p w14:paraId="4B1C0033" w14:textId="2890570A" w:rsidR="00750067" w:rsidRPr="004973ED" w:rsidRDefault="00750067" w:rsidP="00750067">
      <w:pPr>
        <w:pStyle w:val="Tekstpodstawowy"/>
        <w:spacing w:before="120" w:line="276" w:lineRule="auto"/>
        <w:rPr>
          <w:rFonts w:ascii="Arial" w:hAnsi="Arial" w:cs="Arial"/>
          <w:bCs/>
          <w:spacing w:val="-6"/>
          <w:sz w:val="22"/>
        </w:rPr>
      </w:pPr>
      <w:r w:rsidRPr="004973ED">
        <w:rPr>
          <w:rFonts w:ascii="Arial" w:hAnsi="Arial" w:cs="Arial"/>
          <w:bCs/>
          <w:spacing w:val="-6"/>
          <w:sz w:val="22"/>
        </w:rPr>
        <w:t xml:space="preserve">składane w postępowaniu nr </w:t>
      </w:r>
      <w:r w:rsidR="00480C6E">
        <w:rPr>
          <w:rFonts w:ascii="Arial" w:hAnsi="Arial" w:cs="Arial"/>
          <w:bCs/>
          <w:spacing w:val="-6"/>
          <w:sz w:val="22"/>
        </w:rPr>
        <w:t>DZ/24/048/DS</w:t>
      </w:r>
      <w:r w:rsidRPr="004973ED">
        <w:rPr>
          <w:rFonts w:ascii="Arial" w:hAnsi="Arial" w:cs="Arial"/>
          <w:bCs/>
          <w:spacing w:val="-6"/>
          <w:sz w:val="22"/>
          <w:lang w:val="pl-PL"/>
        </w:rPr>
        <w:t xml:space="preserve"> </w:t>
      </w:r>
      <w:r w:rsidRPr="004973ED">
        <w:rPr>
          <w:rFonts w:ascii="Arial" w:hAnsi="Arial" w:cs="Arial"/>
          <w:bCs/>
          <w:spacing w:val="-6"/>
          <w:sz w:val="22"/>
        </w:rPr>
        <w:t>prowadzonym w celu udzielenia zamówienia publicznego na wykonanie zadania</w:t>
      </w:r>
    </w:p>
    <w:p w14:paraId="0C407A66" w14:textId="78BE9506" w:rsidR="00750067" w:rsidRPr="004973ED" w:rsidRDefault="00750067" w:rsidP="00750067">
      <w:pPr>
        <w:spacing w:before="120" w:line="276" w:lineRule="auto"/>
        <w:rPr>
          <w:rFonts w:ascii="Arial" w:hAnsi="Arial" w:cs="Arial"/>
          <w:b/>
          <w:spacing w:val="-4"/>
          <w:sz w:val="20"/>
          <w:szCs w:val="22"/>
        </w:rPr>
      </w:pPr>
      <w:r w:rsidRPr="004973ED">
        <w:rPr>
          <w:rFonts w:ascii="Arial" w:hAnsi="Arial" w:cs="Arial"/>
          <w:b/>
          <w:spacing w:val="-6"/>
          <w:sz w:val="20"/>
          <w:szCs w:val="22"/>
        </w:rPr>
        <w:t>„</w:t>
      </w:r>
      <w:r>
        <w:rPr>
          <w:rFonts w:ascii="Arial" w:hAnsi="Arial" w:cs="Arial"/>
          <w:b/>
          <w:spacing w:val="-6"/>
          <w:szCs w:val="22"/>
        </w:rPr>
        <w:t>Ś</w:t>
      </w:r>
      <w:r w:rsidRPr="001E3036">
        <w:rPr>
          <w:rFonts w:ascii="Arial" w:hAnsi="Arial" w:cs="Arial"/>
          <w:b/>
          <w:bCs/>
          <w:sz w:val="22"/>
          <w:szCs w:val="22"/>
        </w:rPr>
        <w:t xml:space="preserve">wiadczenie </w:t>
      </w:r>
      <w:r>
        <w:rPr>
          <w:rFonts w:ascii="Arial" w:hAnsi="Arial" w:cs="Arial"/>
          <w:b/>
          <w:bCs/>
          <w:sz w:val="22"/>
          <w:szCs w:val="22"/>
        </w:rPr>
        <w:t xml:space="preserve">dostępu do </w:t>
      </w:r>
      <w:r w:rsidRPr="001E3036">
        <w:rPr>
          <w:rFonts w:ascii="Arial" w:hAnsi="Arial" w:cs="Arial"/>
          <w:b/>
          <w:bCs/>
          <w:sz w:val="22"/>
          <w:szCs w:val="22"/>
        </w:rPr>
        <w:t xml:space="preserve">usług sportowych i rekreacyjnych na podstawie kart abonamentowych dla pracowników </w:t>
      </w:r>
      <w:r>
        <w:rPr>
          <w:rFonts w:ascii="Arial" w:hAnsi="Arial" w:cs="Arial"/>
          <w:b/>
          <w:bCs/>
          <w:sz w:val="22"/>
          <w:szCs w:val="22"/>
        </w:rPr>
        <w:t>ZGM w Bielsku-Białej</w:t>
      </w:r>
      <w:r w:rsidRPr="001E3036">
        <w:rPr>
          <w:rFonts w:ascii="Arial" w:hAnsi="Arial" w:cs="Arial"/>
          <w:b/>
          <w:bCs/>
          <w:sz w:val="22"/>
          <w:szCs w:val="22"/>
        </w:rPr>
        <w:t>, dzieci pracowników oraz osób towarzyszących</w:t>
      </w:r>
      <w:r w:rsidRPr="004973ED">
        <w:rPr>
          <w:rFonts w:ascii="Arial" w:hAnsi="Arial" w:cs="Arial"/>
          <w:b/>
          <w:spacing w:val="-4"/>
          <w:sz w:val="20"/>
          <w:szCs w:val="22"/>
        </w:rPr>
        <w:t>”</w:t>
      </w:r>
    </w:p>
    <w:p w14:paraId="20A454AD" w14:textId="77777777" w:rsidR="00750067" w:rsidRPr="004973ED" w:rsidRDefault="00750067" w:rsidP="00750067">
      <w:pPr>
        <w:pStyle w:val="Default"/>
        <w:spacing w:before="360" w:line="276" w:lineRule="auto"/>
        <w:rPr>
          <w:rFonts w:ascii="Arial" w:hAnsi="Arial" w:cs="Arial"/>
          <w:color w:val="auto"/>
          <w:spacing w:val="-4"/>
          <w:sz w:val="22"/>
        </w:rPr>
      </w:pPr>
      <w:r w:rsidRPr="004973ED">
        <w:rPr>
          <w:rFonts w:ascii="Arial" w:hAnsi="Arial" w:cs="Arial"/>
          <w:b/>
          <w:color w:val="auto"/>
          <w:spacing w:val="-4"/>
          <w:sz w:val="22"/>
          <w:u w:val="single"/>
        </w:rPr>
        <w:t>Nazwa wykonawcy:</w:t>
      </w:r>
      <w:r w:rsidRPr="004973ED">
        <w:rPr>
          <w:rFonts w:ascii="Arial" w:hAnsi="Arial" w:cs="Arial"/>
          <w:b/>
          <w:color w:val="auto"/>
          <w:spacing w:val="-4"/>
          <w:sz w:val="22"/>
        </w:rPr>
        <w:t xml:space="preserve"> </w:t>
      </w:r>
      <w:r w:rsidRPr="004973ED">
        <w:rPr>
          <w:rFonts w:ascii="Arial" w:hAnsi="Arial" w:cs="Arial"/>
          <w:color w:val="auto"/>
          <w:spacing w:val="-4"/>
          <w:sz w:val="22"/>
        </w:rPr>
        <w:t>...............................................................................................................................</w:t>
      </w:r>
    </w:p>
    <w:p w14:paraId="5B513E79" w14:textId="77777777" w:rsidR="00750067" w:rsidRPr="004973ED" w:rsidRDefault="00750067" w:rsidP="00750067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56D688B0" w14:textId="77777777" w:rsidR="00750067" w:rsidRPr="004973ED" w:rsidRDefault="00750067" w:rsidP="00750067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Adres: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.....................................................................................................................................................</w:t>
      </w:r>
    </w:p>
    <w:p w14:paraId="7F46B4E1" w14:textId="77777777" w:rsidR="00750067" w:rsidRPr="004973ED" w:rsidRDefault="00750067" w:rsidP="00750067">
      <w:pPr>
        <w:pStyle w:val="Default"/>
        <w:spacing w:line="276" w:lineRule="auto"/>
        <w:rPr>
          <w:rFonts w:ascii="Arial" w:hAnsi="Arial" w:cs="Arial"/>
          <w:b/>
          <w:i/>
          <w:color w:val="auto"/>
          <w:spacing w:val="-4"/>
          <w:sz w:val="22"/>
        </w:rPr>
      </w:pPr>
    </w:p>
    <w:p w14:paraId="56961FFC" w14:textId="77777777" w:rsidR="00750067" w:rsidRPr="004973ED" w:rsidRDefault="00750067" w:rsidP="00750067">
      <w:pPr>
        <w:pStyle w:val="Tekstpodstawowywcity"/>
        <w:spacing w:line="276" w:lineRule="auto"/>
        <w:ind w:left="0" w:right="-143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b/>
          <w:spacing w:val="-4"/>
          <w:sz w:val="22"/>
          <w:szCs w:val="24"/>
          <w:u w:val="single"/>
        </w:rPr>
        <w:t>NIP:</w:t>
      </w:r>
      <w:r w:rsidRPr="004973ED">
        <w:rPr>
          <w:rFonts w:ascii="Arial" w:hAnsi="Arial" w:cs="Arial"/>
          <w:b/>
          <w:spacing w:val="-4"/>
          <w:sz w:val="22"/>
          <w:szCs w:val="24"/>
        </w:rPr>
        <w:t xml:space="preserve"> 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................................................................................................................................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...</w:t>
      </w:r>
      <w:r w:rsidRPr="004973ED">
        <w:rPr>
          <w:rFonts w:ascii="Arial" w:hAnsi="Arial" w:cs="Arial"/>
          <w:spacing w:val="-4"/>
          <w:sz w:val="22"/>
          <w:szCs w:val="24"/>
        </w:rPr>
        <w:t>.....................</w:t>
      </w:r>
    </w:p>
    <w:p w14:paraId="5855F750" w14:textId="77777777" w:rsidR="00750067" w:rsidRPr="004973ED" w:rsidRDefault="00750067" w:rsidP="00750067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</w:p>
    <w:p w14:paraId="74FDA00F" w14:textId="07F85855" w:rsidR="00750067" w:rsidRPr="004973ED" w:rsidRDefault="00750067" w:rsidP="00750067">
      <w:pPr>
        <w:pStyle w:val="Tekstpodstawowywcity"/>
        <w:spacing w:line="276" w:lineRule="auto"/>
        <w:ind w:left="0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Oświadczam</w:t>
      </w:r>
      <w:r>
        <w:rPr>
          <w:rFonts w:ascii="Arial" w:hAnsi="Arial" w:cs="Arial"/>
          <w:spacing w:val="-4"/>
          <w:sz w:val="22"/>
          <w:szCs w:val="24"/>
        </w:rPr>
        <w:t xml:space="preserve"> (-y)</w:t>
      </w:r>
      <w:r w:rsidRPr="004973ED">
        <w:rPr>
          <w:rFonts w:ascii="Arial" w:hAnsi="Arial" w:cs="Arial"/>
          <w:spacing w:val="-4"/>
          <w:sz w:val="22"/>
          <w:szCs w:val="24"/>
        </w:rPr>
        <w:t xml:space="preserve">, świadomy </w:t>
      </w:r>
      <w:r>
        <w:rPr>
          <w:rFonts w:ascii="Arial" w:hAnsi="Arial" w:cs="Arial"/>
          <w:spacing w:val="-4"/>
          <w:sz w:val="22"/>
          <w:szCs w:val="24"/>
        </w:rPr>
        <w:t>(-i)</w:t>
      </w:r>
      <w:r w:rsidRPr="004973ED">
        <w:rPr>
          <w:rFonts w:ascii="Arial" w:hAnsi="Arial" w:cs="Arial"/>
          <w:spacing w:val="-4"/>
          <w:sz w:val="22"/>
          <w:szCs w:val="24"/>
        </w:rPr>
        <w:t>odpowiedzialności karnej z art. 297 Kodeksu karnego (tj. Dz. U. z 20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21</w:t>
      </w:r>
      <w:r w:rsidRPr="004973ED">
        <w:rPr>
          <w:rFonts w:ascii="Arial" w:hAnsi="Arial" w:cs="Arial"/>
          <w:spacing w:val="-4"/>
          <w:sz w:val="22"/>
          <w:szCs w:val="24"/>
        </w:rPr>
        <w:t>r. poz.</w:t>
      </w:r>
      <w:r w:rsidRPr="004973ED">
        <w:rPr>
          <w:rFonts w:ascii="Arial" w:hAnsi="Arial" w:cs="Arial"/>
          <w:spacing w:val="-4"/>
          <w:sz w:val="22"/>
          <w:szCs w:val="24"/>
          <w:lang w:val="pl-PL"/>
        </w:rPr>
        <w:t> 2345</w:t>
      </w:r>
      <w:r w:rsidRPr="004973ED">
        <w:rPr>
          <w:rFonts w:ascii="Arial" w:hAnsi="Arial" w:cs="Arial"/>
          <w:spacing w:val="-4"/>
          <w:sz w:val="22"/>
          <w:szCs w:val="24"/>
        </w:rPr>
        <w:t xml:space="preserve"> z </w:t>
      </w:r>
      <w:proofErr w:type="spellStart"/>
      <w:r w:rsidRPr="004973ED">
        <w:rPr>
          <w:rFonts w:ascii="Arial" w:hAnsi="Arial" w:cs="Arial"/>
          <w:spacing w:val="-4"/>
          <w:sz w:val="22"/>
          <w:szCs w:val="24"/>
        </w:rPr>
        <w:t>późn</w:t>
      </w:r>
      <w:proofErr w:type="spellEnd"/>
      <w:r w:rsidRPr="004973ED">
        <w:rPr>
          <w:rFonts w:ascii="Arial" w:hAnsi="Arial" w:cs="Arial"/>
          <w:spacing w:val="-4"/>
          <w:sz w:val="22"/>
          <w:szCs w:val="24"/>
        </w:rPr>
        <w:t xml:space="preserve">. zm.), że Wykonawca:   </w:t>
      </w:r>
    </w:p>
    <w:p w14:paraId="40F26426" w14:textId="77777777" w:rsidR="00750067" w:rsidRPr="004973ED" w:rsidRDefault="00750067" w:rsidP="00750067">
      <w:pPr>
        <w:numPr>
          <w:ilvl w:val="0"/>
          <w:numId w:val="30"/>
        </w:numPr>
        <w:spacing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posiada wymagane uprawnienia do prowadzenia działalności w zakresie objętym przedmiotem zamówienia, jeżeli ustawy nakładają obowiązek posiadania takich uprawnień,</w:t>
      </w:r>
    </w:p>
    <w:p w14:paraId="2DF8D3A8" w14:textId="77777777" w:rsidR="00750067" w:rsidRPr="004973ED" w:rsidRDefault="00750067" w:rsidP="00750067">
      <w:pPr>
        <w:numPr>
          <w:ilvl w:val="0"/>
          <w:numId w:val="30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posiada niezbędną wiedzę i doświadczenie oraz dysponuje potencjałem technicznym i osobami zdolnymi do wykonania zamówienia,</w:t>
      </w:r>
    </w:p>
    <w:p w14:paraId="3DDCA34E" w14:textId="77777777" w:rsidR="00750067" w:rsidRPr="004973ED" w:rsidRDefault="00750067" w:rsidP="00750067">
      <w:pPr>
        <w:numPr>
          <w:ilvl w:val="0"/>
          <w:numId w:val="30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znajduje się w sytuacji ekonomicznej i finansowej, zapewniającej wykonanie zamówienia,</w:t>
      </w:r>
    </w:p>
    <w:p w14:paraId="5471C7EB" w14:textId="77777777" w:rsidR="00750067" w:rsidRPr="004973ED" w:rsidRDefault="00750067" w:rsidP="00750067">
      <w:pPr>
        <w:numPr>
          <w:ilvl w:val="0"/>
          <w:numId w:val="30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r w:rsidRPr="004973ED">
        <w:rPr>
          <w:rFonts w:ascii="Arial" w:hAnsi="Arial" w:cs="Arial"/>
          <w:spacing w:val="-4"/>
          <w:sz w:val="22"/>
          <w:szCs w:val="24"/>
        </w:rPr>
        <w:t>nie znajduje się w likwidacji i nie ogłoszono upadłości,</w:t>
      </w:r>
    </w:p>
    <w:p w14:paraId="2C0F6162" w14:textId="77777777" w:rsidR="00750067" w:rsidRPr="004973ED" w:rsidRDefault="00750067" w:rsidP="00750067">
      <w:pPr>
        <w:numPr>
          <w:ilvl w:val="0"/>
          <w:numId w:val="30"/>
        </w:numPr>
        <w:spacing w:before="120" w:line="276" w:lineRule="auto"/>
        <w:rPr>
          <w:rFonts w:ascii="Arial" w:hAnsi="Arial" w:cs="Arial"/>
          <w:spacing w:val="-4"/>
          <w:sz w:val="22"/>
          <w:szCs w:val="24"/>
        </w:rPr>
      </w:pPr>
      <w:bookmarkStart w:id="3" w:name="_Hlk104983592"/>
      <w:r w:rsidRPr="004973ED">
        <w:rPr>
          <w:rFonts w:ascii="Arial" w:hAnsi="Arial" w:cs="Arial"/>
          <w:spacing w:val="-4"/>
          <w:sz w:val="22"/>
          <w:szCs w:val="24"/>
        </w:rPr>
        <w:t xml:space="preserve">nie podlega wykluczeniu </w:t>
      </w:r>
      <w:r w:rsidRPr="004973ED">
        <w:rPr>
          <w:rFonts w:ascii="Arial" w:hAnsi="Arial" w:cs="Arial"/>
          <w:spacing w:val="-4"/>
          <w:sz w:val="22"/>
        </w:rPr>
        <w:t>na podstawie art. 7 ust. 1 ustawy z dnia 13 kwietnia 2022 r. o szczególnych rozwiązaniach w zakresie przeciwdziałania wspieraniu agresji na Ukrainę oraz służących ochronie bezpieczeństwa narodowego ( Dz. U. z 2022 po. 835)</w:t>
      </w:r>
      <w:bookmarkEnd w:id="3"/>
      <w:r w:rsidRPr="004973ED">
        <w:rPr>
          <w:rFonts w:ascii="Arial" w:hAnsi="Arial" w:cs="Arial"/>
          <w:spacing w:val="-4"/>
          <w:sz w:val="22"/>
        </w:rPr>
        <w:t>,</w:t>
      </w:r>
    </w:p>
    <w:p w14:paraId="6517AC5D" w14:textId="77777777" w:rsidR="00750067" w:rsidRDefault="00750067" w:rsidP="00750067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583C5BBA" w14:textId="77777777" w:rsidR="00750067" w:rsidRDefault="00750067" w:rsidP="00750067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1E97D6A6" w14:textId="77777777" w:rsidR="00750067" w:rsidRDefault="00750067" w:rsidP="00750067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42125D3F" w14:textId="77777777" w:rsidR="00750067" w:rsidRDefault="00750067" w:rsidP="00750067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5590038A" w14:textId="77777777" w:rsidR="00750067" w:rsidRPr="004973ED" w:rsidRDefault="00750067" w:rsidP="00750067">
      <w:pPr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p w14:paraId="10E4B42E" w14:textId="77777777" w:rsidR="00750067" w:rsidRPr="004973ED" w:rsidRDefault="00750067" w:rsidP="00750067">
      <w:pPr>
        <w:pStyle w:val="Tekstpodstawowy"/>
        <w:spacing w:line="276" w:lineRule="auto"/>
        <w:rPr>
          <w:rFonts w:ascii="Arial" w:hAnsi="Arial" w:cs="Arial"/>
          <w:spacing w:val="-4"/>
          <w:sz w:val="22"/>
          <w:szCs w:val="24"/>
        </w:rPr>
      </w:pPr>
    </w:p>
    <w:tbl>
      <w:tblPr>
        <w:tblW w:w="9778" w:type="dxa"/>
        <w:tblLook w:val="04A0" w:firstRow="1" w:lastRow="0" w:firstColumn="1" w:lastColumn="0" w:noHBand="0" w:noVBand="1"/>
      </w:tblPr>
      <w:tblGrid>
        <w:gridCol w:w="4503"/>
        <w:gridCol w:w="283"/>
        <w:gridCol w:w="4992"/>
      </w:tblGrid>
      <w:tr w:rsidR="00750067" w:rsidRPr="004973ED" w14:paraId="269E4A5A" w14:textId="77777777" w:rsidTr="00117D36">
        <w:tc>
          <w:tcPr>
            <w:tcW w:w="4503" w:type="dxa"/>
          </w:tcPr>
          <w:p w14:paraId="30E10388" w14:textId="77777777" w:rsidR="00750067" w:rsidRPr="004973ED" w:rsidRDefault="00750067" w:rsidP="00117D36">
            <w:pPr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4"/>
                <w:sz w:val="22"/>
              </w:rPr>
              <w:t>……………………………………….</w:t>
            </w:r>
          </w:p>
          <w:p w14:paraId="4351426F" w14:textId="77777777" w:rsidR="00750067" w:rsidRPr="004973ED" w:rsidRDefault="00750067" w:rsidP="00117D36">
            <w:pPr>
              <w:spacing w:line="276" w:lineRule="auto"/>
              <w:rPr>
                <w:rFonts w:ascii="Arial" w:hAnsi="Arial" w:cs="Arial"/>
                <w:i/>
                <w:spacing w:val="-4"/>
                <w:sz w:val="18"/>
              </w:rPr>
            </w:pPr>
            <w:r w:rsidRPr="004973ED">
              <w:rPr>
                <w:rFonts w:ascii="Arial" w:hAnsi="Arial" w:cs="Arial"/>
                <w:i/>
                <w:spacing w:val="-4"/>
                <w:sz w:val="18"/>
              </w:rPr>
              <w:t>/data/</w:t>
            </w:r>
          </w:p>
        </w:tc>
        <w:tc>
          <w:tcPr>
            <w:tcW w:w="283" w:type="dxa"/>
          </w:tcPr>
          <w:p w14:paraId="1F6E87D9" w14:textId="77777777" w:rsidR="00750067" w:rsidRPr="004973ED" w:rsidRDefault="00750067" w:rsidP="00117D36">
            <w:pPr>
              <w:spacing w:line="276" w:lineRule="auto"/>
              <w:rPr>
                <w:rFonts w:ascii="Arial" w:hAnsi="Arial" w:cs="Arial"/>
                <w:spacing w:val="-4"/>
                <w:sz w:val="22"/>
                <w:szCs w:val="24"/>
              </w:rPr>
            </w:pPr>
          </w:p>
        </w:tc>
        <w:tc>
          <w:tcPr>
            <w:tcW w:w="4992" w:type="dxa"/>
          </w:tcPr>
          <w:p w14:paraId="6E5E5C68" w14:textId="77777777" w:rsidR="00750067" w:rsidRPr="004973ED" w:rsidRDefault="00750067" w:rsidP="00117D36">
            <w:pPr>
              <w:spacing w:line="276" w:lineRule="auto"/>
              <w:rPr>
                <w:rFonts w:ascii="Arial" w:hAnsi="Arial" w:cs="Arial"/>
                <w:spacing w:val="-4"/>
                <w:sz w:val="22"/>
              </w:rPr>
            </w:pPr>
            <w:r w:rsidRPr="004973ED">
              <w:rPr>
                <w:rFonts w:ascii="Arial" w:hAnsi="Arial" w:cs="Arial"/>
                <w:spacing w:val="-4"/>
                <w:sz w:val="22"/>
              </w:rPr>
              <w:t>……………………………………….</w:t>
            </w:r>
          </w:p>
          <w:p w14:paraId="350BF40C" w14:textId="77777777" w:rsidR="00750067" w:rsidRPr="004973ED" w:rsidRDefault="00750067" w:rsidP="00117D36">
            <w:pPr>
              <w:spacing w:line="276" w:lineRule="auto"/>
              <w:rPr>
                <w:rFonts w:ascii="Arial" w:hAnsi="Arial" w:cs="Arial"/>
                <w:i/>
                <w:spacing w:val="-4"/>
                <w:sz w:val="18"/>
              </w:rPr>
            </w:pPr>
            <w:r w:rsidRPr="004973ED">
              <w:rPr>
                <w:rFonts w:ascii="Arial" w:hAnsi="Arial" w:cs="Arial"/>
                <w:i/>
                <w:spacing w:val="-4"/>
                <w:sz w:val="18"/>
              </w:rPr>
              <w:t>/podpis Wykonawcy/</w:t>
            </w:r>
          </w:p>
        </w:tc>
      </w:tr>
    </w:tbl>
    <w:p w14:paraId="219717F1" w14:textId="77777777" w:rsidR="00750067" w:rsidRPr="004973ED" w:rsidRDefault="00750067" w:rsidP="00750067">
      <w:pPr>
        <w:tabs>
          <w:tab w:val="left" w:pos="851"/>
        </w:tabs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p w14:paraId="1D92A776" w14:textId="77777777" w:rsidR="00750067" w:rsidRDefault="00750067" w:rsidP="00F40284">
      <w:pPr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p w14:paraId="13050242" w14:textId="77777777" w:rsidR="00750067" w:rsidRDefault="00750067" w:rsidP="00F40284">
      <w:pPr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p w14:paraId="6D05D6B9" w14:textId="77777777" w:rsidR="00750067" w:rsidRDefault="00750067" w:rsidP="00F40284">
      <w:pPr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p w14:paraId="14B1E2C2" w14:textId="77777777" w:rsidR="00750067" w:rsidRPr="004973ED" w:rsidRDefault="00750067" w:rsidP="00F40284">
      <w:pPr>
        <w:spacing w:line="276" w:lineRule="auto"/>
        <w:rPr>
          <w:rFonts w:ascii="Arial" w:hAnsi="Arial" w:cs="Arial"/>
          <w:i/>
          <w:spacing w:val="-4"/>
          <w:sz w:val="20"/>
          <w:szCs w:val="22"/>
        </w:rPr>
      </w:pPr>
    </w:p>
    <w:sectPr w:rsidR="00750067" w:rsidRPr="004973ED" w:rsidSect="00F5580B">
      <w:headerReference w:type="default" r:id="rId8"/>
      <w:footerReference w:type="default" r:id="rId9"/>
      <w:headerReference w:type="first" r:id="rId10"/>
      <w:pgSz w:w="11906" w:h="16838" w:code="9"/>
      <w:pgMar w:top="1440" w:right="1080" w:bottom="993" w:left="1080" w:header="680" w:footer="68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99D4BB" w14:textId="77777777" w:rsidR="00E24411" w:rsidRDefault="00E24411">
      <w:r>
        <w:separator/>
      </w:r>
    </w:p>
  </w:endnote>
  <w:endnote w:type="continuationSeparator" w:id="0">
    <w:p w14:paraId="347FF391" w14:textId="77777777" w:rsidR="00E24411" w:rsidRDefault="00E24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484255" w14:textId="1E4E0457" w:rsidR="00E24411" w:rsidRPr="00352C3D" w:rsidRDefault="00E24411" w:rsidP="00E4238A">
    <w:pPr>
      <w:pStyle w:val="Stopka"/>
      <w:tabs>
        <w:tab w:val="clear" w:pos="9072"/>
        <w:tab w:val="left" w:pos="8505"/>
      </w:tabs>
      <w:spacing w:before="60"/>
      <w:jc w:val="right"/>
      <w:rPr>
        <w:rFonts w:ascii="Arial" w:hAnsi="Arial" w:cs="Arial"/>
      </w:rPr>
    </w:pPr>
    <w:r w:rsidRPr="00352C3D">
      <w:rPr>
        <w:rFonts w:ascii="Arial" w:hAnsi="Arial" w:cs="Arial"/>
      </w:rPr>
      <w:t xml:space="preserve">str. </w:t>
    </w:r>
    <w:r w:rsidRPr="00352C3D">
      <w:rPr>
        <w:rFonts w:ascii="Arial" w:hAnsi="Arial" w:cs="Arial"/>
      </w:rPr>
      <w:fldChar w:fldCharType="begin"/>
    </w:r>
    <w:r w:rsidRPr="00352C3D">
      <w:rPr>
        <w:rFonts w:ascii="Arial" w:hAnsi="Arial" w:cs="Arial"/>
      </w:rPr>
      <w:instrText>PAGE</w:instrText>
    </w:r>
    <w:r w:rsidRPr="00352C3D">
      <w:rPr>
        <w:rFonts w:ascii="Arial" w:hAnsi="Arial" w:cs="Arial"/>
      </w:rPr>
      <w:fldChar w:fldCharType="separate"/>
    </w:r>
    <w:r w:rsidRPr="00352C3D">
      <w:rPr>
        <w:rFonts w:ascii="Arial" w:hAnsi="Arial" w:cs="Arial"/>
        <w:noProof/>
      </w:rPr>
      <w:t>7</w:t>
    </w:r>
    <w:r w:rsidRPr="00352C3D">
      <w:rPr>
        <w:rFonts w:ascii="Arial" w:hAnsi="Arial" w:cs="Arial"/>
      </w:rPr>
      <w:fldChar w:fldCharType="end"/>
    </w:r>
    <w:r w:rsidRPr="00352C3D">
      <w:rPr>
        <w:rFonts w:ascii="Arial" w:hAnsi="Arial" w:cs="Arial"/>
      </w:rPr>
      <w:t>/</w:t>
    </w:r>
    <w:r w:rsidRPr="00352C3D">
      <w:rPr>
        <w:rFonts w:ascii="Arial" w:hAnsi="Arial" w:cs="Arial"/>
      </w:rPr>
      <w:fldChar w:fldCharType="begin"/>
    </w:r>
    <w:r w:rsidRPr="00352C3D">
      <w:rPr>
        <w:rFonts w:ascii="Arial" w:hAnsi="Arial" w:cs="Arial"/>
      </w:rPr>
      <w:instrText>NUMPAGES</w:instrText>
    </w:r>
    <w:r w:rsidRPr="00352C3D">
      <w:rPr>
        <w:rFonts w:ascii="Arial" w:hAnsi="Arial" w:cs="Arial"/>
      </w:rPr>
      <w:fldChar w:fldCharType="separate"/>
    </w:r>
    <w:r w:rsidRPr="00352C3D">
      <w:rPr>
        <w:rFonts w:ascii="Arial" w:hAnsi="Arial" w:cs="Arial"/>
        <w:noProof/>
      </w:rPr>
      <w:t>32</w:t>
    </w:r>
    <w:r w:rsidRPr="00352C3D">
      <w:rPr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B0EFA2" w14:textId="77777777" w:rsidR="00E24411" w:rsidRDefault="00E24411">
      <w:r>
        <w:separator/>
      </w:r>
    </w:p>
  </w:footnote>
  <w:footnote w:type="continuationSeparator" w:id="0">
    <w:p w14:paraId="5A1DECCB" w14:textId="77777777" w:rsidR="00E24411" w:rsidRDefault="00E244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42E018" w14:textId="77777777" w:rsidR="00E24411" w:rsidRPr="00B71F65" w:rsidRDefault="00E24411" w:rsidP="00C74D9C">
    <w:pPr>
      <w:pStyle w:val="Nagwek"/>
      <w:rPr>
        <w:lang w:val="pl-PL"/>
      </w:rPr>
    </w:pPr>
    <w:r w:rsidRPr="005A77B3">
      <w:rPr>
        <w:noProof/>
        <w:sz w:val="4"/>
        <w:szCs w:val="4"/>
      </w:rPr>
      <w:drawing>
        <wp:inline distT="0" distB="0" distL="0" distR="0" wp14:anchorId="78A5FA42" wp14:editId="127E9D3C">
          <wp:extent cx="5762625" cy="952500"/>
          <wp:effectExtent l="0" t="0" r="0" b="0"/>
          <wp:docPr id="128818641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9BA84C" w14:textId="77777777" w:rsidR="00E24411" w:rsidRPr="00EA0469" w:rsidRDefault="00E24411" w:rsidP="00EA046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27118" w14:textId="77777777" w:rsidR="00E24411" w:rsidRPr="00B71F65" w:rsidRDefault="00E24411" w:rsidP="000B1CB7">
    <w:pPr>
      <w:pStyle w:val="Nagwek"/>
      <w:rPr>
        <w:lang w:val="pl-PL"/>
      </w:rPr>
    </w:pPr>
    <w:r w:rsidRPr="005A77B3">
      <w:rPr>
        <w:noProof/>
        <w:sz w:val="4"/>
        <w:szCs w:val="4"/>
      </w:rPr>
      <w:drawing>
        <wp:inline distT="0" distB="0" distL="0" distR="0" wp14:anchorId="1E62B687" wp14:editId="4C012791">
          <wp:extent cx="5762625" cy="952500"/>
          <wp:effectExtent l="0" t="0" r="0" b="0"/>
          <wp:docPr id="1395159208" name="Obraz 13951592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F"/>
    <w:multiLevelType w:val="singleLevel"/>
    <w:tmpl w:val="0000001F"/>
    <w:name w:val="WW8Num38"/>
    <w:lvl w:ilvl="0">
      <w:start w:val="1"/>
      <w:numFmt w:val="decimal"/>
      <w:lvlText w:val="%1."/>
      <w:lvlJc w:val="left"/>
      <w:pPr>
        <w:tabs>
          <w:tab w:val="num" w:pos="-360"/>
        </w:tabs>
        <w:ind w:left="720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1246C22"/>
    <w:multiLevelType w:val="multilevel"/>
    <w:tmpl w:val="0338D944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hanging="720"/>
      </w:pPr>
      <w:rPr>
        <w:rFonts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13A3AF4"/>
    <w:multiLevelType w:val="hybridMultilevel"/>
    <w:tmpl w:val="5726AC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C87075"/>
    <w:multiLevelType w:val="hybridMultilevel"/>
    <w:tmpl w:val="DEBEC2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71C5C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4143D"/>
    <w:multiLevelType w:val="multilevel"/>
    <w:tmpl w:val="95A0C47A"/>
    <w:lvl w:ilvl="0">
      <w:start w:val="1"/>
      <w:numFmt w:val="decimal"/>
      <w:lvlText w:val="%1)"/>
      <w:lvlJc w:val="left"/>
      <w:pPr>
        <w:tabs>
          <w:tab w:val="num" w:pos="436"/>
        </w:tabs>
        <w:ind w:left="436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  <w:b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236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5" w15:restartNumberingAfterBreak="0">
    <w:nsid w:val="07DE7F31"/>
    <w:multiLevelType w:val="multilevel"/>
    <w:tmpl w:val="E3DAD06A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2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6" w15:restartNumberingAfterBreak="0">
    <w:nsid w:val="08F008D1"/>
    <w:multiLevelType w:val="hybridMultilevel"/>
    <w:tmpl w:val="5F9073C4"/>
    <w:lvl w:ilvl="0" w:tplc="04150011">
      <w:start w:val="1"/>
      <w:numFmt w:val="decimal"/>
      <w:lvlText w:val="%1)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81421C"/>
    <w:multiLevelType w:val="hybridMultilevel"/>
    <w:tmpl w:val="BE2AD10E"/>
    <w:lvl w:ilvl="0" w:tplc="2AB48A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8609A8"/>
    <w:multiLevelType w:val="hybridMultilevel"/>
    <w:tmpl w:val="064E4F74"/>
    <w:lvl w:ilvl="0" w:tplc="9EF2316E">
      <w:start w:val="1"/>
      <w:numFmt w:val="decimal"/>
      <w:lvlText w:val="%1."/>
      <w:lvlJc w:val="left"/>
      <w:pPr>
        <w:ind w:left="76" w:hanging="360"/>
      </w:pPr>
      <w:rPr>
        <w:rFonts w:ascii="Arial" w:eastAsia="Times New Roman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 w15:restartNumberingAfterBreak="0">
    <w:nsid w:val="09CB51A5"/>
    <w:multiLevelType w:val="hybridMultilevel"/>
    <w:tmpl w:val="CF8A8D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195E98"/>
    <w:multiLevelType w:val="hybridMultilevel"/>
    <w:tmpl w:val="25A80DDC"/>
    <w:lvl w:ilvl="0" w:tplc="003C47A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35A182C"/>
    <w:multiLevelType w:val="multilevel"/>
    <w:tmpl w:val="34EA6A5A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12" w15:restartNumberingAfterBreak="0">
    <w:nsid w:val="143D1401"/>
    <w:multiLevelType w:val="multilevel"/>
    <w:tmpl w:val="0338D944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1080" w:hanging="720"/>
      </w:pPr>
      <w:rPr>
        <w:rFonts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53423D2"/>
    <w:multiLevelType w:val="hybridMultilevel"/>
    <w:tmpl w:val="D9DED9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A933D7"/>
    <w:multiLevelType w:val="hybridMultilevel"/>
    <w:tmpl w:val="D7402C8C"/>
    <w:lvl w:ilvl="0" w:tplc="04150011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7C228A6E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b w:val="0"/>
      </w:rPr>
    </w:lvl>
    <w:lvl w:ilvl="2" w:tplc="D08657E0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685186"/>
    <w:multiLevelType w:val="multilevel"/>
    <w:tmpl w:val="F11C495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A0E34DC"/>
    <w:multiLevelType w:val="hybridMultilevel"/>
    <w:tmpl w:val="568A80DE"/>
    <w:lvl w:ilvl="0" w:tplc="4F12F84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D700049"/>
    <w:multiLevelType w:val="hybridMultilevel"/>
    <w:tmpl w:val="E5B29528"/>
    <w:lvl w:ilvl="0" w:tplc="848446C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1F692DAB"/>
    <w:multiLevelType w:val="multilevel"/>
    <w:tmpl w:val="E5B4D452"/>
    <w:lvl w:ilvl="0">
      <w:start w:val="1"/>
      <w:numFmt w:val="decimal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24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21CF47F9"/>
    <w:multiLevelType w:val="hybridMultilevel"/>
    <w:tmpl w:val="E66A2DEC"/>
    <w:lvl w:ilvl="0" w:tplc="A8E8525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23133FF0"/>
    <w:multiLevelType w:val="hybridMultilevel"/>
    <w:tmpl w:val="48BCD2F0"/>
    <w:lvl w:ilvl="0" w:tplc="AAC84B6E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B4494C"/>
    <w:multiLevelType w:val="hybridMultilevel"/>
    <w:tmpl w:val="34CCBEDE"/>
    <w:lvl w:ilvl="0" w:tplc="7AC4177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50C722F"/>
    <w:multiLevelType w:val="hybridMultilevel"/>
    <w:tmpl w:val="D5E8A852"/>
    <w:lvl w:ilvl="0" w:tplc="4F12F84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25FD25DA"/>
    <w:multiLevelType w:val="hybridMultilevel"/>
    <w:tmpl w:val="BFCA1E44"/>
    <w:lvl w:ilvl="0" w:tplc="9CF4ED4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7FFA0924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102092"/>
    <w:multiLevelType w:val="multilevel"/>
    <w:tmpl w:val="1D80136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2B9C3B92"/>
    <w:multiLevelType w:val="hybridMultilevel"/>
    <w:tmpl w:val="DA54890C"/>
    <w:lvl w:ilvl="0" w:tplc="0D5CD55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6" w15:restartNumberingAfterBreak="0">
    <w:nsid w:val="2C766786"/>
    <w:multiLevelType w:val="hybridMultilevel"/>
    <w:tmpl w:val="6CFEA9A4"/>
    <w:lvl w:ilvl="0" w:tplc="FA867B96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694410"/>
    <w:multiLevelType w:val="hybridMultilevel"/>
    <w:tmpl w:val="99BC3FAC"/>
    <w:lvl w:ilvl="0" w:tplc="488A52F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303D5C7B"/>
    <w:multiLevelType w:val="hybridMultilevel"/>
    <w:tmpl w:val="05C00E98"/>
    <w:lvl w:ilvl="0" w:tplc="E70EAB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1636E93"/>
    <w:multiLevelType w:val="hybridMultilevel"/>
    <w:tmpl w:val="22CA009C"/>
    <w:lvl w:ilvl="0" w:tplc="7FFA09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C45775"/>
    <w:multiLevelType w:val="hybridMultilevel"/>
    <w:tmpl w:val="F392B5EE"/>
    <w:lvl w:ilvl="0" w:tplc="4D4E36C4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A110A7"/>
    <w:multiLevelType w:val="multilevel"/>
    <w:tmpl w:val="77E8662E"/>
    <w:styleLink w:val="Styl1"/>
    <w:lvl w:ilvl="0">
      <w:start w:val="1"/>
      <w:numFmt w:val="none"/>
      <w:lvlText w:val="§ 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33A214B9"/>
    <w:multiLevelType w:val="hybridMultilevel"/>
    <w:tmpl w:val="800231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43F0338"/>
    <w:multiLevelType w:val="multilevel"/>
    <w:tmpl w:val="BCC69526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  <w:b w:val="0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4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34" w15:restartNumberingAfterBreak="0">
    <w:nsid w:val="35BF27D2"/>
    <w:multiLevelType w:val="hybridMultilevel"/>
    <w:tmpl w:val="F7982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5C208E3"/>
    <w:multiLevelType w:val="hybridMultilevel"/>
    <w:tmpl w:val="D0E438E8"/>
    <w:lvl w:ilvl="0" w:tplc="C77A22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6807CE7"/>
    <w:multiLevelType w:val="hybridMultilevel"/>
    <w:tmpl w:val="218415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C1F29A5"/>
    <w:multiLevelType w:val="hybridMultilevel"/>
    <w:tmpl w:val="3CE8FDF4"/>
    <w:lvl w:ilvl="0" w:tplc="2EE696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3C780BDE"/>
    <w:multiLevelType w:val="hybridMultilevel"/>
    <w:tmpl w:val="0D24987C"/>
    <w:lvl w:ilvl="0" w:tplc="04150011">
      <w:start w:val="1"/>
      <w:numFmt w:val="decimal"/>
      <w:lvlText w:val="%1)"/>
      <w:lvlJc w:val="left"/>
      <w:pPr>
        <w:ind w:left="330" w:hanging="360"/>
      </w:pPr>
    </w:lvl>
    <w:lvl w:ilvl="1" w:tplc="04150019" w:tentative="1">
      <w:start w:val="1"/>
      <w:numFmt w:val="lowerLetter"/>
      <w:lvlText w:val="%2."/>
      <w:lvlJc w:val="left"/>
      <w:pPr>
        <w:ind w:left="1050" w:hanging="360"/>
      </w:pPr>
    </w:lvl>
    <w:lvl w:ilvl="2" w:tplc="0415001B" w:tentative="1">
      <w:start w:val="1"/>
      <w:numFmt w:val="lowerRoman"/>
      <w:lvlText w:val="%3."/>
      <w:lvlJc w:val="right"/>
      <w:pPr>
        <w:ind w:left="1770" w:hanging="180"/>
      </w:pPr>
    </w:lvl>
    <w:lvl w:ilvl="3" w:tplc="0415000F" w:tentative="1">
      <w:start w:val="1"/>
      <w:numFmt w:val="decimal"/>
      <w:lvlText w:val="%4."/>
      <w:lvlJc w:val="left"/>
      <w:pPr>
        <w:ind w:left="2490" w:hanging="360"/>
      </w:pPr>
    </w:lvl>
    <w:lvl w:ilvl="4" w:tplc="04150019" w:tentative="1">
      <w:start w:val="1"/>
      <w:numFmt w:val="lowerLetter"/>
      <w:lvlText w:val="%5."/>
      <w:lvlJc w:val="left"/>
      <w:pPr>
        <w:ind w:left="3210" w:hanging="360"/>
      </w:pPr>
    </w:lvl>
    <w:lvl w:ilvl="5" w:tplc="0415001B" w:tentative="1">
      <w:start w:val="1"/>
      <w:numFmt w:val="lowerRoman"/>
      <w:lvlText w:val="%6."/>
      <w:lvlJc w:val="right"/>
      <w:pPr>
        <w:ind w:left="3930" w:hanging="180"/>
      </w:pPr>
    </w:lvl>
    <w:lvl w:ilvl="6" w:tplc="0415000F" w:tentative="1">
      <w:start w:val="1"/>
      <w:numFmt w:val="decimal"/>
      <w:lvlText w:val="%7."/>
      <w:lvlJc w:val="left"/>
      <w:pPr>
        <w:ind w:left="4650" w:hanging="360"/>
      </w:pPr>
    </w:lvl>
    <w:lvl w:ilvl="7" w:tplc="04150019" w:tentative="1">
      <w:start w:val="1"/>
      <w:numFmt w:val="lowerLetter"/>
      <w:lvlText w:val="%8."/>
      <w:lvlJc w:val="left"/>
      <w:pPr>
        <w:ind w:left="5370" w:hanging="360"/>
      </w:pPr>
    </w:lvl>
    <w:lvl w:ilvl="8" w:tplc="0415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39" w15:restartNumberingAfterBreak="0">
    <w:nsid w:val="3D343863"/>
    <w:multiLevelType w:val="hybridMultilevel"/>
    <w:tmpl w:val="B83204A2"/>
    <w:lvl w:ilvl="0" w:tplc="2CD69BE2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F2065DA"/>
    <w:multiLevelType w:val="hybridMultilevel"/>
    <w:tmpl w:val="2E62E7BC"/>
    <w:lvl w:ilvl="0" w:tplc="2CD69BE2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1AE0195"/>
    <w:multiLevelType w:val="hybridMultilevel"/>
    <w:tmpl w:val="F5348C68"/>
    <w:lvl w:ilvl="0" w:tplc="ABB0FA4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44A3E2E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05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1FE68F6"/>
    <w:multiLevelType w:val="hybridMultilevel"/>
    <w:tmpl w:val="FD9632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44A3E2E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05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1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21F723F"/>
    <w:multiLevelType w:val="hybridMultilevel"/>
    <w:tmpl w:val="4A7247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2F2706D"/>
    <w:multiLevelType w:val="hybridMultilevel"/>
    <w:tmpl w:val="D6E0D0B4"/>
    <w:lvl w:ilvl="0" w:tplc="FFFFFFFF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3AA1A62"/>
    <w:multiLevelType w:val="hybridMultilevel"/>
    <w:tmpl w:val="DD2A3412"/>
    <w:lvl w:ilvl="0" w:tplc="2CD69BE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6DF1E32"/>
    <w:multiLevelType w:val="hybridMultilevel"/>
    <w:tmpl w:val="585EA476"/>
    <w:lvl w:ilvl="0" w:tplc="AB4C07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502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88A1627"/>
    <w:multiLevelType w:val="multilevel"/>
    <w:tmpl w:val="57E07DFC"/>
    <w:lvl w:ilvl="0">
      <w:start w:val="3"/>
      <w:numFmt w:val="decimal"/>
      <w:lvlText w:val="%1)"/>
      <w:lvlJc w:val="left"/>
      <w:pPr>
        <w:tabs>
          <w:tab w:val="num" w:pos="436"/>
        </w:tabs>
        <w:ind w:left="436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6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8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48" w15:restartNumberingAfterBreak="0">
    <w:nsid w:val="49156B75"/>
    <w:multiLevelType w:val="multilevel"/>
    <w:tmpl w:val="29CCC942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2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4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49" w15:restartNumberingAfterBreak="0">
    <w:nsid w:val="491F67DC"/>
    <w:multiLevelType w:val="hybridMultilevel"/>
    <w:tmpl w:val="07EEAD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A347267"/>
    <w:multiLevelType w:val="hybridMultilevel"/>
    <w:tmpl w:val="FD7E81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FFA0924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A4B5150"/>
    <w:multiLevelType w:val="hybridMultilevel"/>
    <w:tmpl w:val="50CCFC38"/>
    <w:lvl w:ilvl="0" w:tplc="31F61080">
      <w:start w:val="1"/>
      <w:numFmt w:val="decimal"/>
      <w:lvlText w:val="%1)"/>
      <w:lvlJc w:val="left"/>
      <w:pPr>
        <w:ind w:left="720" w:hanging="360"/>
      </w:pPr>
    </w:lvl>
    <w:lvl w:ilvl="1" w:tplc="7598ABF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2EC5EAD"/>
    <w:multiLevelType w:val="multilevel"/>
    <w:tmpl w:val="2FE83518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4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53" w15:restartNumberingAfterBreak="0">
    <w:nsid w:val="5630370C"/>
    <w:multiLevelType w:val="hybridMultilevel"/>
    <w:tmpl w:val="B51C92AE"/>
    <w:lvl w:ilvl="0" w:tplc="37200D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8E90B8B8">
      <w:start w:val="1"/>
      <w:numFmt w:val="lowerLetter"/>
      <w:lvlText w:val="%3)"/>
      <w:lvlJc w:val="left"/>
      <w:pPr>
        <w:ind w:left="2340" w:hanging="360"/>
      </w:pPr>
      <w:rPr>
        <w:rFonts w:ascii="Times New Roman" w:hAnsi="Times New Roman" w:cs="Times New Roman" w:hint="default"/>
        <w:sz w:val="24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64B4FDF"/>
    <w:multiLevelType w:val="hybridMultilevel"/>
    <w:tmpl w:val="CF1841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6E4404B"/>
    <w:multiLevelType w:val="hybridMultilevel"/>
    <w:tmpl w:val="65C80724"/>
    <w:lvl w:ilvl="0" w:tplc="9466901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6" w15:restartNumberingAfterBreak="0">
    <w:nsid w:val="57F3562B"/>
    <w:multiLevelType w:val="hybridMultilevel"/>
    <w:tmpl w:val="585EA476"/>
    <w:lvl w:ilvl="0" w:tplc="AB4C0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142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5B552189"/>
    <w:multiLevelType w:val="hybridMultilevel"/>
    <w:tmpl w:val="FB161F46"/>
    <w:lvl w:ilvl="0" w:tplc="CD9A0C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8" w15:restartNumberingAfterBreak="0">
    <w:nsid w:val="5C80602D"/>
    <w:multiLevelType w:val="hybridMultilevel"/>
    <w:tmpl w:val="CBD2DA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D5E3B05"/>
    <w:multiLevelType w:val="hybridMultilevel"/>
    <w:tmpl w:val="CC2081AE"/>
    <w:lvl w:ilvl="0" w:tplc="33B617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E940D4B"/>
    <w:multiLevelType w:val="multilevel"/>
    <w:tmpl w:val="C302C540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61" w15:restartNumberingAfterBreak="0">
    <w:nsid w:val="5F202386"/>
    <w:multiLevelType w:val="hybridMultilevel"/>
    <w:tmpl w:val="2214B17A"/>
    <w:lvl w:ilvl="0" w:tplc="47CE251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2051740"/>
    <w:multiLevelType w:val="hybridMultilevel"/>
    <w:tmpl w:val="EF621260"/>
    <w:lvl w:ilvl="0" w:tplc="7004CEA6">
      <w:start w:val="1"/>
      <w:numFmt w:val="lowerLetter"/>
      <w:lvlText w:val="%1)"/>
      <w:lvlJc w:val="left"/>
      <w:pPr>
        <w:ind w:left="1020" w:hanging="360"/>
      </w:pPr>
      <w:rPr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460" w:hanging="180"/>
      </w:pPr>
    </w:lvl>
    <w:lvl w:ilvl="3" w:tplc="0415000F" w:tentative="1">
      <w:start w:val="1"/>
      <w:numFmt w:val="decimal"/>
      <w:lvlText w:val="%4."/>
      <w:lvlJc w:val="left"/>
      <w:pPr>
        <w:ind w:left="3180" w:hanging="360"/>
      </w:pPr>
    </w:lvl>
    <w:lvl w:ilvl="4" w:tplc="04150019" w:tentative="1">
      <w:start w:val="1"/>
      <w:numFmt w:val="lowerLetter"/>
      <w:lvlText w:val="%5."/>
      <w:lvlJc w:val="left"/>
      <w:pPr>
        <w:ind w:left="3900" w:hanging="360"/>
      </w:pPr>
    </w:lvl>
    <w:lvl w:ilvl="5" w:tplc="0415001B" w:tentative="1">
      <w:start w:val="1"/>
      <w:numFmt w:val="lowerRoman"/>
      <w:lvlText w:val="%6."/>
      <w:lvlJc w:val="right"/>
      <w:pPr>
        <w:ind w:left="4620" w:hanging="180"/>
      </w:pPr>
    </w:lvl>
    <w:lvl w:ilvl="6" w:tplc="0415000F" w:tentative="1">
      <w:start w:val="1"/>
      <w:numFmt w:val="decimal"/>
      <w:lvlText w:val="%7."/>
      <w:lvlJc w:val="left"/>
      <w:pPr>
        <w:ind w:left="5340" w:hanging="360"/>
      </w:pPr>
    </w:lvl>
    <w:lvl w:ilvl="7" w:tplc="04150019" w:tentative="1">
      <w:start w:val="1"/>
      <w:numFmt w:val="lowerLetter"/>
      <w:lvlText w:val="%8."/>
      <w:lvlJc w:val="left"/>
      <w:pPr>
        <w:ind w:left="6060" w:hanging="360"/>
      </w:pPr>
    </w:lvl>
    <w:lvl w:ilvl="8" w:tplc="0415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63" w15:restartNumberingAfterBreak="0">
    <w:nsid w:val="649444A3"/>
    <w:multiLevelType w:val="hybridMultilevel"/>
    <w:tmpl w:val="41105B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6186A5D"/>
    <w:multiLevelType w:val="multilevel"/>
    <w:tmpl w:val="4316F5BC"/>
    <w:lvl w:ilvl="0">
      <w:start w:val="3"/>
      <w:numFmt w:val="decimal"/>
      <w:lvlText w:val="%1)"/>
      <w:lvlJc w:val="left"/>
      <w:pPr>
        <w:tabs>
          <w:tab w:val="num" w:pos="436"/>
        </w:tabs>
        <w:ind w:left="436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696"/>
        </w:tabs>
        <w:ind w:left="1696" w:hanging="360"/>
      </w:pPr>
      <w:rPr>
        <w:rFonts w:hint="default"/>
      </w:rPr>
    </w:lvl>
    <w:lvl w:ilvl="3">
      <w:start w:val="7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65" w15:restartNumberingAfterBreak="0">
    <w:nsid w:val="66407585"/>
    <w:multiLevelType w:val="hybridMultilevel"/>
    <w:tmpl w:val="B4827108"/>
    <w:lvl w:ilvl="0" w:tplc="1A7414FE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6" w15:restartNumberingAfterBreak="0">
    <w:nsid w:val="67A60E1E"/>
    <w:multiLevelType w:val="hybridMultilevel"/>
    <w:tmpl w:val="585EA476"/>
    <w:lvl w:ilvl="0" w:tplc="AB4C0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142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68E312F9"/>
    <w:multiLevelType w:val="hybridMultilevel"/>
    <w:tmpl w:val="B030B188"/>
    <w:lvl w:ilvl="0" w:tplc="A5925B3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6A9F211F"/>
    <w:multiLevelType w:val="multilevel"/>
    <w:tmpl w:val="1F568710"/>
    <w:lvl w:ilvl="0">
      <w:start w:val="2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9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>
      <w:start w:val="5"/>
      <w:numFmt w:val="decimal"/>
      <w:lvlText w:val="%4."/>
      <w:lvlJc w:val="left"/>
      <w:pPr>
        <w:tabs>
          <w:tab w:val="num" w:pos="0"/>
        </w:tabs>
        <w:ind w:left="2236" w:hanging="360"/>
      </w:pPr>
      <w:rPr>
        <w:rFonts w:hint="default"/>
        <w:b w:val="0"/>
        <w:sz w:val="24"/>
        <w:szCs w:val="24"/>
      </w:rPr>
    </w:lvl>
    <w:lvl w:ilvl="4">
      <w:start w:val="10"/>
      <w:numFmt w:val="decimal"/>
      <w:lvlText w:val="%5"/>
      <w:lvlJc w:val="left"/>
      <w:pPr>
        <w:tabs>
          <w:tab w:val="num" w:pos="0"/>
        </w:tabs>
        <w:ind w:left="295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abstractNum w:abstractNumId="69" w15:restartNumberingAfterBreak="0">
    <w:nsid w:val="6AC66F5E"/>
    <w:multiLevelType w:val="hybridMultilevel"/>
    <w:tmpl w:val="5F5266C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B4336F4"/>
    <w:multiLevelType w:val="hybridMultilevel"/>
    <w:tmpl w:val="CF3232C4"/>
    <w:lvl w:ilvl="0" w:tplc="C138F6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B5B496F"/>
    <w:multiLevelType w:val="hybridMultilevel"/>
    <w:tmpl w:val="9FFC1714"/>
    <w:lvl w:ilvl="0" w:tplc="E8D85AF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6F4217D7"/>
    <w:multiLevelType w:val="hybridMultilevel"/>
    <w:tmpl w:val="FA9CEF38"/>
    <w:lvl w:ilvl="0" w:tplc="C1489D1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70949927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4" w15:restartNumberingAfterBreak="0">
    <w:nsid w:val="711A41BA"/>
    <w:multiLevelType w:val="hybridMultilevel"/>
    <w:tmpl w:val="7C5C6922"/>
    <w:lvl w:ilvl="0" w:tplc="16F4D17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2464959"/>
    <w:multiLevelType w:val="hybridMultilevel"/>
    <w:tmpl w:val="331C44E4"/>
    <w:lvl w:ilvl="0" w:tplc="39E4712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3DD3265"/>
    <w:multiLevelType w:val="hybridMultilevel"/>
    <w:tmpl w:val="7BF26E92"/>
    <w:lvl w:ilvl="0" w:tplc="3A5C3C6E">
      <w:start w:val="1"/>
      <w:numFmt w:val="lowerLetter"/>
      <w:lvlText w:val="%1)"/>
      <w:lvlJc w:val="left"/>
      <w:pPr>
        <w:ind w:left="191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7" w15:restartNumberingAfterBreak="0">
    <w:nsid w:val="74E96387"/>
    <w:multiLevelType w:val="hybridMultilevel"/>
    <w:tmpl w:val="F86AC10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7141089"/>
    <w:multiLevelType w:val="hybridMultilevel"/>
    <w:tmpl w:val="F7EA667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B124100"/>
    <w:multiLevelType w:val="multilevel"/>
    <w:tmpl w:val="2B3AAF9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0" w15:restartNumberingAfterBreak="0">
    <w:nsid w:val="7CFF14E3"/>
    <w:multiLevelType w:val="hybridMultilevel"/>
    <w:tmpl w:val="885A4B1E"/>
    <w:lvl w:ilvl="0" w:tplc="A710A09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7D0D2D44"/>
    <w:multiLevelType w:val="multilevel"/>
    <w:tmpl w:val="3BEA08AC"/>
    <w:lvl w:ilvl="0">
      <w:start w:val="16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tabs>
          <w:tab w:val="num" w:pos="796"/>
        </w:tabs>
        <w:ind w:left="796" w:hanging="360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tabs>
          <w:tab w:val="num" w:pos="1696"/>
        </w:tabs>
        <w:ind w:left="1696" w:hanging="360"/>
      </w:pPr>
      <w:rPr>
        <w:rFonts w:ascii="Times New Roman" w:eastAsia="Times New Roman" w:hAnsi="Times New Roman" w:cs="Times New Roman" w:hint="default"/>
      </w:rPr>
    </w:lvl>
    <w:lvl w:ilvl="3">
      <w:start w:val="2"/>
      <w:numFmt w:val="decimal"/>
      <w:lvlText w:val="%4."/>
      <w:lvlJc w:val="left"/>
      <w:pPr>
        <w:ind w:left="2236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676"/>
        </w:tabs>
        <w:ind w:left="3676" w:hanging="180"/>
      </w:pPr>
      <w:rPr>
        <w:rFonts w:hint="default"/>
      </w:rPr>
    </w:lvl>
    <w:lvl w:ilvl="6">
      <w:start w:val="2"/>
      <w:numFmt w:val="decimal"/>
      <w:lvlText w:val="%7."/>
      <w:lvlJc w:val="left"/>
      <w:pPr>
        <w:tabs>
          <w:tab w:val="num" w:pos="4396"/>
        </w:tabs>
        <w:ind w:left="439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  <w:rPr>
        <w:rFonts w:hint="default"/>
      </w:rPr>
    </w:lvl>
  </w:abstractNum>
  <w:num w:numId="1" w16cid:durableId="442463002">
    <w:abstractNumId w:val="24"/>
  </w:num>
  <w:num w:numId="2" w16cid:durableId="406655695">
    <w:abstractNumId w:val="79"/>
  </w:num>
  <w:num w:numId="3" w16cid:durableId="227956841">
    <w:abstractNumId w:val="18"/>
  </w:num>
  <w:num w:numId="4" w16cid:durableId="1322466371">
    <w:abstractNumId w:val="62"/>
  </w:num>
  <w:num w:numId="5" w16cid:durableId="235361532">
    <w:abstractNumId w:val="77"/>
  </w:num>
  <w:num w:numId="6" w16cid:durableId="2129274100">
    <w:abstractNumId w:val="69"/>
  </w:num>
  <w:num w:numId="7" w16cid:durableId="1080253613">
    <w:abstractNumId w:val="31"/>
  </w:num>
  <w:num w:numId="8" w16cid:durableId="2129230147">
    <w:abstractNumId w:val="1"/>
  </w:num>
  <w:num w:numId="9" w16cid:durableId="758722230">
    <w:abstractNumId w:val="53"/>
  </w:num>
  <w:num w:numId="10" w16cid:durableId="453523438">
    <w:abstractNumId w:val="5"/>
  </w:num>
  <w:num w:numId="11" w16cid:durableId="1734348015">
    <w:abstractNumId w:val="11"/>
  </w:num>
  <w:num w:numId="12" w16cid:durableId="1686398255">
    <w:abstractNumId w:val="2"/>
  </w:num>
  <w:num w:numId="13" w16cid:durableId="535312191">
    <w:abstractNumId w:val="68"/>
  </w:num>
  <w:num w:numId="14" w16cid:durableId="30544569">
    <w:abstractNumId w:val="28"/>
  </w:num>
  <w:num w:numId="15" w16cid:durableId="2010912513">
    <w:abstractNumId w:val="22"/>
  </w:num>
  <w:num w:numId="16" w16cid:durableId="1156143512">
    <w:abstractNumId w:val="9"/>
  </w:num>
  <w:num w:numId="17" w16cid:durableId="2068994572">
    <w:abstractNumId w:val="17"/>
  </w:num>
  <w:num w:numId="18" w16cid:durableId="683635933">
    <w:abstractNumId w:val="57"/>
  </w:num>
  <w:num w:numId="19" w16cid:durableId="1184786753">
    <w:abstractNumId w:val="65"/>
  </w:num>
  <w:num w:numId="20" w16cid:durableId="335691105">
    <w:abstractNumId w:val="49"/>
  </w:num>
  <w:num w:numId="21" w16cid:durableId="376390466">
    <w:abstractNumId w:val="80"/>
  </w:num>
  <w:num w:numId="22" w16cid:durableId="1304238140">
    <w:abstractNumId w:val="13"/>
  </w:num>
  <w:num w:numId="23" w16cid:durableId="781345271">
    <w:abstractNumId w:val="27"/>
  </w:num>
  <w:num w:numId="24" w16cid:durableId="1173301307">
    <w:abstractNumId w:val="54"/>
  </w:num>
  <w:num w:numId="25" w16cid:durableId="4287361">
    <w:abstractNumId w:val="43"/>
  </w:num>
  <w:num w:numId="26" w16cid:durableId="530387150">
    <w:abstractNumId w:val="19"/>
  </w:num>
  <w:num w:numId="27" w16cid:durableId="1002391525">
    <w:abstractNumId w:val="55"/>
  </w:num>
  <w:num w:numId="28" w16cid:durableId="464202669">
    <w:abstractNumId w:val="58"/>
  </w:num>
  <w:num w:numId="29" w16cid:durableId="1826433381">
    <w:abstractNumId w:val="26"/>
  </w:num>
  <w:num w:numId="30" w16cid:durableId="419375535">
    <w:abstractNumId w:val="38"/>
  </w:num>
  <w:num w:numId="31" w16cid:durableId="1928344884">
    <w:abstractNumId w:val="8"/>
  </w:num>
  <w:num w:numId="32" w16cid:durableId="987052733">
    <w:abstractNumId w:val="25"/>
  </w:num>
  <w:num w:numId="33" w16cid:durableId="1173841057">
    <w:abstractNumId w:val="41"/>
  </w:num>
  <w:num w:numId="34" w16cid:durableId="1935745477">
    <w:abstractNumId w:val="29"/>
  </w:num>
  <w:num w:numId="35" w16cid:durableId="1799643199">
    <w:abstractNumId w:val="44"/>
  </w:num>
  <w:num w:numId="36" w16cid:durableId="747845548">
    <w:abstractNumId w:val="50"/>
  </w:num>
  <w:num w:numId="37" w16cid:durableId="1358042961">
    <w:abstractNumId w:val="75"/>
  </w:num>
  <w:num w:numId="38" w16cid:durableId="573395227">
    <w:abstractNumId w:val="64"/>
  </w:num>
  <w:num w:numId="39" w16cid:durableId="900024806">
    <w:abstractNumId w:val="34"/>
  </w:num>
  <w:num w:numId="40" w16cid:durableId="504176826">
    <w:abstractNumId w:val="36"/>
  </w:num>
  <w:num w:numId="41" w16cid:durableId="537202111">
    <w:abstractNumId w:val="51"/>
  </w:num>
  <w:num w:numId="42" w16cid:durableId="1150369016">
    <w:abstractNumId w:val="4"/>
  </w:num>
  <w:num w:numId="43" w16cid:durableId="18632780">
    <w:abstractNumId w:val="81"/>
  </w:num>
  <w:num w:numId="44" w16cid:durableId="916133847">
    <w:abstractNumId w:val="63"/>
  </w:num>
  <w:num w:numId="45" w16cid:durableId="1402479198">
    <w:abstractNumId w:val="61"/>
  </w:num>
  <w:num w:numId="46" w16cid:durableId="786242236">
    <w:abstractNumId w:val="60"/>
  </w:num>
  <w:num w:numId="47" w16cid:durableId="1544752924">
    <w:abstractNumId w:val="21"/>
  </w:num>
  <w:num w:numId="48" w16cid:durableId="1740714828">
    <w:abstractNumId w:val="42"/>
  </w:num>
  <w:num w:numId="49" w16cid:durableId="389695459">
    <w:abstractNumId w:val="47"/>
  </w:num>
  <w:num w:numId="50" w16cid:durableId="1505782369">
    <w:abstractNumId w:val="35"/>
  </w:num>
  <w:num w:numId="51" w16cid:durableId="1005671753">
    <w:abstractNumId w:val="23"/>
  </w:num>
  <w:num w:numId="52" w16cid:durableId="481964062">
    <w:abstractNumId w:val="59"/>
  </w:num>
  <w:num w:numId="53" w16cid:durableId="1426996241">
    <w:abstractNumId w:val="20"/>
  </w:num>
  <w:num w:numId="54" w16cid:durableId="1232614539">
    <w:abstractNumId w:val="14"/>
  </w:num>
  <w:num w:numId="55" w16cid:durableId="2131626545">
    <w:abstractNumId w:val="15"/>
  </w:num>
  <w:num w:numId="56" w16cid:durableId="1818573535">
    <w:abstractNumId w:val="48"/>
  </w:num>
  <w:num w:numId="57" w16cid:durableId="906039800">
    <w:abstractNumId w:val="45"/>
  </w:num>
  <w:num w:numId="58" w16cid:durableId="1960449336">
    <w:abstractNumId w:val="3"/>
  </w:num>
  <w:num w:numId="59" w16cid:durableId="1975523874">
    <w:abstractNumId w:val="70"/>
  </w:num>
  <w:num w:numId="60" w16cid:durableId="1686512553">
    <w:abstractNumId w:val="10"/>
  </w:num>
  <w:num w:numId="61" w16cid:durableId="1657538672">
    <w:abstractNumId w:val="52"/>
  </w:num>
  <w:num w:numId="62" w16cid:durableId="305746877">
    <w:abstractNumId w:val="37"/>
  </w:num>
  <w:num w:numId="63" w16cid:durableId="1865703728">
    <w:abstractNumId w:val="30"/>
  </w:num>
  <w:num w:numId="64" w16cid:durableId="2107144662">
    <w:abstractNumId w:val="6"/>
  </w:num>
  <w:num w:numId="65" w16cid:durableId="2028558076">
    <w:abstractNumId w:val="76"/>
  </w:num>
  <w:num w:numId="66" w16cid:durableId="803086274">
    <w:abstractNumId w:val="32"/>
  </w:num>
  <w:num w:numId="67" w16cid:durableId="2000496839">
    <w:abstractNumId w:val="40"/>
  </w:num>
  <w:num w:numId="68" w16cid:durableId="503477633">
    <w:abstractNumId w:val="46"/>
  </w:num>
  <w:num w:numId="69" w16cid:durableId="1032802168">
    <w:abstractNumId w:val="33"/>
  </w:num>
  <w:num w:numId="70" w16cid:durableId="503786206">
    <w:abstractNumId w:val="56"/>
  </w:num>
  <w:num w:numId="71" w16cid:durableId="662857694">
    <w:abstractNumId w:val="66"/>
  </w:num>
  <w:num w:numId="72" w16cid:durableId="1925727133">
    <w:abstractNumId w:val="16"/>
  </w:num>
  <w:num w:numId="73" w16cid:durableId="437915420">
    <w:abstractNumId w:val="39"/>
  </w:num>
  <w:num w:numId="74" w16cid:durableId="143205790">
    <w:abstractNumId w:val="67"/>
  </w:num>
  <w:num w:numId="75" w16cid:durableId="1668704291">
    <w:abstractNumId w:val="72"/>
  </w:num>
  <w:num w:numId="76" w16cid:durableId="175192444">
    <w:abstractNumId w:val="78"/>
  </w:num>
  <w:num w:numId="77" w16cid:durableId="729158112">
    <w:abstractNumId w:val="74"/>
  </w:num>
  <w:num w:numId="78" w16cid:durableId="340358783">
    <w:abstractNumId w:val="12"/>
  </w:num>
  <w:num w:numId="79" w16cid:durableId="875122776">
    <w:abstractNumId w:val="7"/>
  </w:num>
  <w:num w:numId="80" w16cid:durableId="2035694744">
    <w:abstractNumId w:val="73"/>
  </w:num>
  <w:num w:numId="81" w16cid:durableId="878199558">
    <w:abstractNumId w:val="7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EA2"/>
    <w:rsid w:val="00000AA0"/>
    <w:rsid w:val="00000FBA"/>
    <w:rsid w:val="00000FC1"/>
    <w:rsid w:val="000025DE"/>
    <w:rsid w:val="000026CC"/>
    <w:rsid w:val="00002BBF"/>
    <w:rsid w:val="0000384F"/>
    <w:rsid w:val="00003C17"/>
    <w:rsid w:val="00003C73"/>
    <w:rsid w:val="00003E1E"/>
    <w:rsid w:val="0000468E"/>
    <w:rsid w:val="00004C98"/>
    <w:rsid w:val="00004EF1"/>
    <w:rsid w:val="000051B1"/>
    <w:rsid w:val="000052EC"/>
    <w:rsid w:val="00005674"/>
    <w:rsid w:val="00005B1C"/>
    <w:rsid w:val="00006410"/>
    <w:rsid w:val="000066DA"/>
    <w:rsid w:val="00006A2A"/>
    <w:rsid w:val="00006B64"/>
    <w:rsid w:val="0001000E"/>
    <w:rsid w:val="000103AC"/>
    <w:rsid w:val="0001058C"/>
    <w:rsid w:val="00010E49"/>
    <w:rsid w:val="0001108A"/>
    <w:rsid w:val="000111BC"/>
    <w:rsid w:val="000111D9"/>
    <w:rsid w:val="000114D7"/>
    <w:rsid w:val="00011C95"/>
    <w:rsid w:val="00012264"/>
    <w:rsid w:val="000122DA"/>
    <w:rsid w:val="000125D2"/>
    <w:rsid w:val="00012A07"/>
    <w:rsid w:val="00012ECB"/>
    <w:rsid w:val="00013135"/>
    <w:rsid w:val="000134AD"/>
    <w:rsid w:val="0001379F"/>
    <w:rsid w:val="00013DAF"/>
    <w:rsid w:val="00014320"/>
    <w:rsid w:val="00014627"/>
    <w:rsid w:val="00014BB7"/>
    <w:rsid w:val="00014FFA"/>
    <w:rsid w:val="00015538"/>
    <w:rsid w:val="000155ED"/>
    <w:rsid w:val="0001563E"/>
    <w:rsid w:val="00015864"/>
    <w:rsid w:val="00015CC9"/>
    <w:rsid w:val="00015D3B"/>
    <w:rsid w:val="00015EAE"/>
    <w:rsid w:val="0001691E"/>
    <w:rsid w:val="00017EC1"/>
    <w:rsid w:val="000201B1"/>
    <w:rsid w:val="000201F8"/>
    <w:rsid w:val="000210AF"/>
    <w:rsid w:val="000212AE"/>
    <w:rsid w:val="0002142E"/>
    <w:rsid w:val="000214B2"/>
    <w:rsid w:val="00021AB1"/>
    <w:rsid w:val="000222FC"/>
    <w:rsid w:val="0002292C"/>
    <w:rsid w:val="00022B16"/>
    <w:rsid w:val="00022D77"/>
    <w:rsid w:val="00022F26"/>
    <w:rsid w:val="00022F53"/>
    <w:rsid w:val="0002301D"/>
    <w:rsid w:val="000239C9"/>
    <w:rsid w:val="0002498B"/>
    <w:rsid w:val="00024AAE"/>
    <w:rsid w:val="000250BC"/>
    <w:rsid w:val="00025142"/>
    <w:rsid w:val="00025978"/>
    <w:rsid w:val="00025FB0"/>
    <w:rsid w:val="00026CE3"/>
    <w:rsid w:val="0002775D"/>
    <w:rsid w:val="00027F93"/>
    <w:rsid w:val="000304F9"/>
    <w:rsid w:val="00030837"/>
    <w:rsid w:val="00030B06"/>
    <w:rsid w:val="000310F7"/>
    <w:rsid w:val="0003147C"/>
    <w:rsid w:val="000315C8"/>
    <w:rsid w:val="0003246A"/>
    <w:rsid w:val="000324D3"/>
    <w:rsid w:val="0003255C"/>
    <w:rsid w:val="00032647"/>
    <w:rsid w:val="00032832"/>
    <w:rsid w:val="000328FB"/>
    <w:rsid w:val="00032C95"/>
    <w:rsid w:val="00033101"/>
    <w:rsid w:val="00033243"/>
    <w:rsid w:val="0003341D"/>
    <w:rsid w:val="000337B4"/>
    <w:rsid w:val="00033ED7"/>
    <w:rsid w:val="000344DD"/>
    <w:rsid w:val="0003460A"/>
    <w:rsid w:val="00034620"/>
    <w:rsid w:val="000346BD"/>
    <w:rsid w:val="000348CD"/>
    <w:rsid w:val="000349E5"/>
    <w:rsid w:val="00034BD8"/>
    <w:rsid w:val="000363A5"/>
    <w:rsid w:val="00036825"/>
    <w:rsid w:val="00036844"/>
    <w:rsid w:val="0003698F"/>
    <w:rsid w:val="00036A12"/>
    <w:rsid w:val="00037071"/>
    <w:rsid w:val="0003767B"/>
    <w:rsid w:val="00037F06"/>
    <w:rsid w:val="00037F29"/>
    <w:rsid w:val="000406D1"/>
    <w:rsid w:val="00040760"/>
    <w:rsid w:val="00040B2D"/>
    <w:rsid w:val="000411E0"/>
    <w:rsid w:val="00041229"/>
    <w:rsid w:val="00041FC4"/>
    <w:rsid w:val="00042A45"/>
    <w:rsid w:val="00042EF4"/>
    <w:rsid w:val="00042F8E"/>
    <w:rsid w:val="000432D3"/>
    <w:rsid w:val="0004351F"/>
    <w:rsid w:val="00043861"/>
    <w:rsid w:val="00044068"/>
    <w:rsid w:val="000463D0"/>
    <w:rsid w:val="000464E4"/>
    <w:rsid w:val="0004687B"/>
    <w:rsid w:val="00046FFF"/>
    <w:rsid w:val="0004721E"/>
    <w:rsid w:val="000473E9"/>
    <w:rsid w:val="000476F3"/>
    <w:rsid w:val="000477BD"/>
    <w:rsid w:val="00047DF2"/>
    <w:rsid w:val="00047F83"/>
    <w:rsid w:val="000507BC"/>
    <w:rsid w:val="0005097F"/>
    <w:rsid w:val="00050B27"/>
    <w:rsid w:val="00050CA9"/>
    <w:rsid w:val="000512DC"/>
    <w:rsid w:val="0005181E"/>
    <w:rsid w:val="00052DB4"/>
    <w:rsid w:val="00053161"/>
    <w:rsid w:val="00053164"/>
    <w:rsid w:val="0005347B"/>
    <w:rsid w:val="0005361E"/>
    <w:rsid w:val="000539EB"/>
    <w:rsid w:val="00054317"/>
    <w:rsid w:val="000548EF"/>
    <w:rsid w:val="0005626F"/>
    <w:rsid w:val="00056E81"/>
    <w:rsid w:val="000571B4"/>
    <w:rsid w:val="000575AF"/>
    <w:rsid w:val="00057B01"/>
    <w:rsid w:val="000601C3"/>
    <w:rsid w:val="00060CF0"/>
    <w:rsid w:val="00060E61"/>
    <w:rsid w:val="00060ED2"/>
    <w:rsid w:val="000614E5"/>
    <w:rsid w:val="00061B00"/>
    <w:rsid w:val="00061BC3"/>
    <w:rsid w:val="00061C21"/>
    <w:rsid w:val="00061F53"/>
    <w:rsid w:val="00062A48"/>
    <w:rsid w:val="00062DDE"/>
    <w:rsid w:val="00062F28"/>
    <w:rsid w:val="00063715"/>
    <w:rsid w:val="00064022"/>
    <w:rsid w:val="0006431F"/>
    <w:rsid w:val="00064812"/>
    <w:rsid w:val="00064DFF"/>
    <w:rsid w:val="000656E4"/>
    <w:rsid w:val="000670F9"/>
    <w:rsid w:val="000676B0"/>
    <w:rsid w:val="00067A6F"/>
    <w:rsid w:val="0007112D"/>
    <w:rsid w:val="0007121B"/>
    <w:rsid w:val="0007144C"/>
    <w:rsid w:val="00071A35"/>
    <w:rsid w:val="0007368F"/>
    <w:rsid w:val="00073981"/>
    <w:rsid w:val="000741BE"/>
    <w:rsid w:val="0007421F"/>
    <w:rsid w:val="00074988"/>
    <w:rsid w:val="0007505C"/>
    <w:rsid w:val="00075645"/>
    <w:rsid w:val="00075707"/>
    <w:rsid w:val="00076A52"/>
    <w:rsid w:val="0007728F"/>
    <w:rsid w:val="00077C76"/>
    <w:rsid w:val="000809A7"/>
    <w:rsid w:val="000809DC"/>
    <w:rsid w:val="000813D5"/>
    <w:rsid w:val="00081495"/>
    <w:rsid w:val="0008185E"/>
    <w:rsid w:val="00081BB2"/>
    <w:rsid w:val="00081EF6"/>
    <w:rsid w:val="00081FCA"/>
    <w:rsid w:val="00082BDD"/>
    <w:rsid w:val="000830D7"/>
    <w:rsid w:val="00083D0F"/>
    <w:rsid w:val="0008465E"/>
    <w:rsid w:val="00084DC2"/>
    <w:rsid w:val="000851AF"/>
    <w:rsid w:val="00085866"/>
    <w:rsid w:val="00085F6F"/>
    <w:rsid w:val="0008619F"/>
    <w:rsid w:val="000866B7"/>
    <w:rsid w:val="000869BB"/>
    <w:rsid w:val="0008746F"/>
    <w:rsid w:val="0008773D"/>
    <w:rsid w:val="000878F1"/>
    <w:rsid w:val="00087A75"/>
    <w:rsid w:val="00087DDE"/>
    <w:rsid w:val="0009038D"/>
    <w:rsid w:val="00090391"/>
    <w:rsid w:val="000908D5"/>
    <w:rsid w:val="0009106B"/>
    <w:rsid w:val="00091321"/>
    <w:rsid w:val="00091843"/>
    <w:rsid w:val="0009250D"/>
    <w:rsid w:val="0009270D"/>
    <w:rsid w:val="00093686"/>
    <w:rsid w:val="00093EBB"/>
    <w:rsid w:val="00095013"/>
    <w:rsid w:val="00095028"/>
    <w:rsid w:val="000952F9"/>
    <w:rsid w:val="000956FA"/>
    <w:rsid w:val="00096D73"/>
    <w:rsid w:val="00097BD8"/>
    <w:rsid w:val="000A0301"/>
    <w:rsid w:val="000A06D2"/>
    <w:rsid w:val="000A08D4"/>
    <w:rsid w:val="000A0B6E"/>
    <w:rsid w:val="000A1417"/>
    <w:rsid w:val="000A1473"/>
    <w:rsid w:val="000A1B4B"/>
    <w:rsid w:val="000A1CBD"/>
    <w:rsid w:val="000A2AA5"/>
    <w:rsid w:val="000A2F2E"/>
    <w:rsid w:val="000A2F37"/>
    <w:rsid w:val="000A3917"/>
    <w:rsid w:val="000A40C3"/>
    <w:rsid w:val="000A46CE"/>
    <w:rsid w:val="000A4C6C"/>
    <w:rsid w:val="000A4E8F"/>
    <w:rsid w:val="000A6CC2"/>
    <w:rsid w:val="000A6FF5"/>
    <w:rsid w:val="000A768D"/>
    <w:rsid w:val="000A78E4"/>
    <w:rsid w:val="000A7B87"/>
    <w:rsid w:val="000A7C1D"/>
    <w:rsid w:val="000A7EB4"/>
    <w:rsid w:val="000B048C"/>
    <w:rsid w:val="000B0663"/>
    <w:rsid w:val="000B09F4"/>
    <w:rsid w:val="000B0A61"/>
    <w:rsid w:val="000B0C7F"/>
    <w:rsid w:val="000B0F3B"/>
    <w:rsid w:val="000B1CB7"/>
    <w:rsid w:val="000B2A40"/>
    <w:rsid w:val="000B2A66"/>
    <w:rsid w:val="000B2F74"/>
    <w:rsid w:val="000B371D"/>
    <w:rsid w:val="000B3F02"/>
    <w:rsid w:val="000B40BE"/>
    <w:rsid w:val="000B4597"/>
    <w:rsid w:val="000B4865"/>
    <w:rsid w:val="000B5580"/>
    <w:rsid w:val="000B626B"/>
    <w:rsid w:val="000B6A67"/>
    <w:rsid w:val="000B7152"/>
    <w:rsid w:val="000B7B95"/>
    <w:rsid w:val="000B7CC7"/>
    <w:rsid w:val="000C07C6"/>
    <w:rsid w:val="000C08BD"/>
    <w:rsid w:val="000C0D19"/>
    <w:rsid w:val="000C0DAF"/>
    <w:rsid w:val="000C1463"/>
    <w:rsid w:val="000C1614"/>
    <w:rsid w:val="000C2516"/>
    <w:rsid w:val="000C3028"/>
    <w:rsid w:val="000C332E"/>
    <w:rsid w:val="000C33C8"/>
    <w:rsid w:val="000C36A9"/>
    <w:rsid w:val="000C36E3"/>
    <w:rsid w:val="000C38A1"/>
    <w:rsid w:val="000C3B38"/>
    <w:rsid w:val="000C4786"/>
    <w:rsid w:val="000C47BF"/>
    <w:rsid w:val="000C4BAF"/>
    <w:rsid w:val="000C4C9A"/>
    <w:rsid w:val="000C4EA6"/>
    <w:rsid w:val="000C596A"/>
    <w:rsid w:val="000C5C28"/>
    <w:rsid w:val="000C6D36"/>
    <w:rsid w:val="000C730C"/>
    <w:rsid w:val="000C7EB3"/>
    <w:rsid w:val="000C7F5D"/>
    <w:rsid w:val="000C7FA3"/>
    <w:rsid w:val="000D010E"/>
    <w:rsid w:val="000D0115"/>
    <w:rsid w:val="000D03FD"/>
    <w:rsid w:val="000D0927"/>
    <w:rsid w:val="000D1810"/>
    <w:rsid w:val="000D1AF9"/>
    <w:rsid w:val="000D251E"/>
    <w:rsid w:val="000D25CA"/>
    <w:rsid w:val="000D2724"/>
    <w:rsid w:val="000D3731"/>
    <w:rsid w:val="000D3A22"/>
    <w:rsid w:val="000D3A50"/>
    <w:rsid w:val="000D3AC0"/>
    <w:rsid w:val="000D3D9D"/>
    <w:rsid w:val="000D488E"/>
    <w:rsid w:val="000D4E3A"/>
    <w:rsid w:val="000D55D7"/>
    <w:rsid w:val="000D57DF"/>
    <w:rsid w:val="000D5D9A"/>
    <w:rsid w:val="000D62AA"/>
    <w:rsid w:val="000D62F3"/>
    <w:rsid w:val="000D6630"/>
    <w:rsid w:val="000D68DD"/>
    <w:rsid w:val="000D7091"/>
    <w:rsid w:val="000D7225"/>
    <w:rsid w:val="000D7263"/>
    <w:rsid w:val="000D7567"/>
    <w:rsid w:val="000D78F4"/>
    <w:rsid w:val="000E0273"/>
    <w:rsid w:val="000E0948"/>
    <w:rsid w:val="000E1C4A"/>
    <w:rsid w:val="000E212D"/>
    <w:rsid w:val="000E2279"/>
    <w:rsid w:val="000E2475"/>
    <w:rsid w:val="000E2F66"/>
    <w:rsid w:val="000E2FB6"/>
    <w:rsid w:val="000E3170"/>
    <w:rsid w:val="000E3FCD"/>
    <w:rsid w:val="000E4ACB"/>
    <w:rsid w:val="000E52F2"/>
    <w:rsid w:val="000E59E2"/>
    <w:rsid w:val="000E5A05"/>
    <w:rsid w:val="000E61DB"/>
    <w:rsid w:val="000E648A"/>
    <w:rsid w:val="000E6AA7"/>
    <w:rsid w:val="000E6BA1"/>
    <w:rsid w:val="000E77B0"/>
    <w:rsid w:val="000F06B4"/>
    <w:rsid w:val="000F0842"/>
    <w:rsid w:val="000F0864"/>
    <w:rsid w:val="000F0F23"/>
    <w:rsid w:val="000F0F60"/>
    <w:rsid w:val="000F11C5"/>
    <w:rsid w:val="000F13F2"/>
    <w:rsid w:val="000F166B"/>
    <w:rsid w:val="000F1A5A"/>
    <w:rsid w:val="000F2561"/>
    <w:rsid w:val="000F27DA"/>
    <w:rsid w:val="000F30E2"/>
    <w:rsid w:val="000F41A2"/>
    <w:rsid w:val="000F41EB"/>
    <w:rsid w:val="000F48CF"/>
    <w:rsid w:val="000F4980"/>
    <w:rsid w:val="000F5066"/>
    <w:rsid w:val="000F5364"/>
    <w:rsid w:val="000F555D"/>
    <w:rsid w:val="000F5B62"/>
    <w:rsid w:val="000F6183"/>
    <w:rsid w:val="000F6DD8"/>
    <w:rsid w:val="000F701F"/>
    <w:rsid w:val="000F71D2"/>
    <w:rsid w:val="000F7279"/>
    <w:rsid w:val="000F758C"/>
    <w:rsid w:val="000F79E1"/>
    <w:rsid w:val="001001DA"/>
    <w:rsid w:val="001006FB"/>
    <w:rsid w:val="00100C48"/>
    <w:rsid w:val="00100D6C"/>
    <w:rsid w:val="00101014"/>
    <w:rsid w:val="001011E9"/>
    <w:rsid w:val="001017DD"/>
    <w:rsid w:val="00101C74"/>
    <w:rsid w:val="00101F8F"/>
    <w:rsid w:val="00102B07"/>
    <w:rsid w:val="00102C7C"/>
    <w:rsid w:val="00102E67"/>
    <w:rsid w:val="00103500"/>
    <w:rsid w:val="00103547"/>
    <w:rsid w:val="001036A3"/>
    <w:rsid w:val="00103FDB"/>
    <w:rsid w:val="001044E4"/>
    <w:rsid w:val="00104596"/>
    <w:rsid w:val="00105291"/>
    <w:rsid w:val="0010563E"/>
    <w:rsid w:val="00105656"/>
    <w:rsid w:val="001057AD"/>
    <w:rsid w:val="001057AE"/>
    <w:rsid w:val="00105BFB"/>
    <w:rsid w:val="00105D60"/>
    <w:rsid w:val="00105DDB"/>
    <w:rsid w:val="00106323"/>
    <w:rsid w:val="001063EA"/>
    <w:rsid w:val="001066E0"/>
    <w:rsid w:val="00106F67"/>
    <w:rsid w:val="00107E4C"/>
    <w:rsid w:val="001104E4"/>
    <w:rsid w:val="00110557"/>
    <w:rsid w:val="001107ED"/>
    <w:rsid w:val="0011115A"/>
    <w:rsid w:val="001115B3"/>
    <w:rsid w:val="001115C6"/>
    <w:rsid w:val="00111E66"/>
    <w:rsid w:val="00112153"/>
    <w:rsid w:val="00113F8F"/>
    <w:rsid w:val="0011411C"/>
    <w:rsid w:val="00114320"/>
    <w:rsid w:val="00115883"/>
    <w:rsid w:val="00116029"/>
    <w:rsid w:val="00116362"/>
    <w:rsid w:val="0011656F"/>
    <w:rsid w:val="00116851"/>
    <w:rsid w:val="001169F2"/>
    <w:rsid w:val="00116D93"/>
    <w:rsid w:val="00116F33"/>
    <w:rsid w:val="00117529"/>
    <w:rsid w:val="001177CB"/>
    <w:rsid w:val="00120981"/>
    <w:rsid w:val="00120F7B"/>
    <w:rsid w:val="00121159"/>
    <w:rsid w:val="0012183F"/>
    <w:rsid w:val="0012227F"/>
    <w:rsid w:val="00122914"/>
    <w:rsid w:val="00122CC0"/>
    <w:rsid w:val="00123179"/>
    <w:rsid w:val="00123455"/>
    <w:rsid w:val="00124171"/>
    <w:rsid w:val="001243D0"/>
    <w:rsid w:val="001247D4"/>
    <w:rsid w:val="00124889"/>
    <w:rsid w:val="00125994"/>
    <w:rsid w:val="00125B54"/>
    <w:rsid w:val="00125C88"/>
    <w:rsid w:val="00125F8C"/>
    <w:rsid w:val="0012621C"/>
    <w:rsid w:val="00126738"/>
    <w:rsid w:val="00126A04"/>
    <w:rsid w:val="00126BFE"/>
    <w:rsid w:val="00130848"/>
    <w:rsid w:val="00131081"/>
    <w:rsid w:val="00131698"/>
    <w:rsid w:val="0013171D"/>
    <w:rsid w:val="00131741"/>
    <w:rsid w:val="00131EA9"/>
    <w:rsid w:val="00131F71"/>
    <w:rsid w:val="00131FF3"/>
    <w:rsid w:val="00132054"/>
    <w:rsid w:val="00132291"/>
    <w:rsid w:val="0013237F"/>
    <w:rsid w:val="00132BEA"/>
    <w:rsid w:val="001332AD"/>
    <w:rsid w:val="00133A2A"/>
    <w:rsid w:val="00133E1B"/>
    <w:rsid w:val="001340E6"/>
    <w:rsid w:val="0013462D"/>
    <w:rsid w:val="00134A70"/>
    <w:rsid w:val="00134FCE"/>
    <w:rsid w:val="001359E7"/>
    <w:rsid w:val="00135B1A"/>
    <w:rsid w:val="00135C56"/>
    <w:rsid w:val="00135E6C"/>
    <w:rsid w:val="001365C2"/>
    <w:rsid w:val="00136BCC"/>
    <w:rsid w:val="00137120"/>
    <w:rsid w:val="001371A2"/>
    <w:rsid w:val="00137D74"/>
    <w:rsid w:val="00137DB3"/>
    <w:rsid w:val="001404E2"/>
    <w:rsid w:val="00140767"/>
    <w:rsid w:val="00140870"/>
    <w:rsid w:val="00140C6B"/>
    <w:rsid w:val="001415BE"/>
    <w:rsid w:val="001418FB"/>
    <w:rsid w:val="00141BD0"/>
    <w:rsid w:val="00141D25"/>
    <w:rsid w:val="001420FA"/>
    <w:rsid w:val="001421E0"/>
    <w:rsid w:val="0014229E"/>
    <w:rsid w:val="001430D2"/>
    <w:rsid w:val="00143574"/>
    <w:rsid w:val="00143719"/>
    <w:rsid w:val="001439E0"/>
    <w:rsid w:val="00145201"/>
    <w:rsid w:val="001453F0"/>
    <w:rsid w:val="00145B8B"/>
    <w:rsid w:val="00145E2B"/>
    <w:rsid w:val="0014637F"/>
    <w:rsid w:val="00146A18"/>
    <w:rsid w:val="00146E90"/>
    <w:rsid w:val="00147C9E"/>
    <w:rsid w:val="00147E9A"/>
    <w:rsid w:val="00150108"/>
    <w:rsid w:val="001505BC"/>
    <w:rsid w:val="001518FF"/>
    <w:rsid w:val="001519DA"/>
    <w:rsid w:val="00151AA4"/>
    <w:rsid w:val="00151BB0"/>
    <w:rsid w:val="00151C50"/>
    <w:rsid w:val="0015210F"/>
    <w:rsid w:val="00152168"/>
    <w:rsid w:val="00152369"/>
    <w:rsid w:val="00152394"/>
    <w:rsid w:val="001528D0"/>
    <w:rsid w:val="00152BE9"/>
    <w:rsid w:val="00152DA6"/>
    <w:rsid w:val="00152F4A"/>
    <w:rsid w:val="0015329C"/>
    <w:rsid w:val="00153678"/>
    <w:rsid w:val="001547EF"/>
    <w:rsid w:val="00154BE9"/>
    <w:rsid w:val="00155BCB"/>
    <w:rsid w:val="00155C77"/>
    <w:rsid w:val="00156535"/>
    <w:rsid w:val="001566C6"/>
    <w:rsid w:val="00156D22"/>
    <w:rsid w:val="00156EF5"/>
    <w:rsid w:val="0015771F"/>
    <w:rsid w:val="00157C3C"/>
    <w:rsid w:val="00160721"/>
    <w:rsid w:val="001618C2"/>
    <w:rsid w:val="00161A5A"/>
    <w:rsid w:val="0016235B"/>
    <w:rsid w:val="00162FE4"/>
    <w:rsid w:val="00162FED"/>
    <w:rsid w:val="001638B6"/>
    <w:rsid w:val="00164ADF"/>
    <w:rsid w:val="00164C2F"/>
    <w:rsid w:val="00164CE3"/>
    <w:rsid w:val="00165693"/>
    <w:rsid w:val="001656EF"/>
    <w:rsid w:val="00165A81"/>
    <w:rsid w:val="00165D9B"/>
    <w:rsid w:val="00165FC1"/>
    <w:rsid w:val="00166450"/>
    <w:rsid w:val="0016691B"/>
    <w:rsid w:val="00166D96"/>
    <w:rsid w:val="00167312"/>
    <w:rsid w:val="001676A0"/>
    <w:rsid w:val="001676EB"/>
    <w:rsid w:val="00167885"/>
    <w:rsid w:val="00167E3C"/>
    <w:rsid w:val="00170098"/>
    <w:rsid w:val="001708DE"/>
    <w:rsid w:val="00170E7E"/>
    <w:rsid w:val="0017108F"/>
    <w:rsid w:val="001721C7"/>
    <w:rsid w:val="00172215"/>
    <w:rsid w:val="001731A3"/>
    <w:rsid w:val="00173C51"/>
    <w:rsid w:val="00173D46"/>
    <w:rsid w:val="0017432A"/>
    <w:rsid w:val="00174508"/>
    <w:rsid w:val="00174BF7"/>
    <w:rsid w:val="00175020"/>
    <w:rsid w:val="0017505D"/>
    <w:rsid w:val="001750CA"/>
    <w:rsid w:val="0017571E"/>
    <w:rsid w:val="00175C99"/>
    <w:rsid w:val="001765A5"/>
    <w:rsid w:val="00176C5D"/>
    <w:rsid w:val="00177400"/>
    <w:rsid w:val="00177C0C"/>
    <w:rsid w:val="00177CE8"/>
    <w:rsid w:val="001802E5"/>
    <w:rsid w:val="0018033A"/>
    <w:rsid w:val="00180513"/>
    <w:rsid w:val="00180F29"/>
    <w:rsid w:val="0018105E"/>
    <w:rsid w:val="00181C4A"/>
    <w:rsid w:val="00182D31"/>
    <w:rsid w:val="00182EB4"/>
    <w:rsid w:val="00182FD5"/>
    <w:rsid w:val="00183173"/>
    <w:rsid w:val="0018365A"/>
    <w:rsid w:val="00183807"/>
    <w:rsid w:val="00183F17"/>
    <w:rsid w:val="00184086"/>
    <w:rsid w:val="001849B5"/>
    <w:rsid w:val="00184BDF"/>
    <w:rsid w:val="001851BE"/>
    <w:rsid w:val="001856F4"/>
    <w:rsid w:val="00186516"/>
    <w:rsid w:val="00187EE0"/>
    <w:rsid w:val="0019018B"/>
    <w:rsid w:val="00190D9B"/>
    <w:rsid w:val="00190EB4"/>
    <w:rsid w:val="0019151C"/>
    <w:rsid w:val="00191732"/>
    <w:rsid w:val="00191767"/>
    <w:rsid w:val="00191AAD"/>
    <w:rsid w:val="00192432"/>
    <w:rsid w:val="00192CDF"/>
    <w:rsid w:val="00192D30"/>
    <w:rsid w:val="00192F54"/>
    <w:rsid w:val="00193806"/>
    <w:rsid w:val="00193F78"/>
    <w:rsid w:val="0019410E"/>
    <w:rsid w:val="00194A1F"/>
    <w:rsid w:val="00195178"/>
    <w:rsid w:val="00195523"/>
    <w:rsid w:val="0019563C"/>
    <w:rsid w:val="00195A3F"/>
    <w:rsid w:val="00195AAF"/>
    <w:rsid w:val="00195DC3"/>
    <w:rsid w:val="001961E5"/>
    <w:rsid w:val="001969E9"/>
    <w:rsid w:val="0019719B"/>
    <w:rsid w:val="0019788D"/>
    <w:rsid w:val="001978FE"/>
    <w:rsid w:val="00197D6D"/>
    <w:rsid w:val="001A0637"/>
    <w:rsid w:val="001A07E9"/>
    <w:rsid w:val="001A1338"/>
    <w:rsid w:val="001A20DE"/>
    <w:rsid w:val="001A22B8"/>
    <w:rsid w:val="001A31C6"/>
    <w:rsid w:val="001A323C"/>
    <w:rsid w:val="001A3787"/>
    <w:rsid w:val="001A4691"/>
    <w:rsid w:val="001A485B"/>
    <w:rsid w:val="001A5113"/>
    <w:rsid w:val="001A5147"/>
    <w:rsid w:val="001A5342"/>
    <w:rsid w:val="001A541D"/>
    <w:rsid w:val="001A5479"/>
    <w:rsid w:val="001A56FD"/>
    <w:rsid w:val="001A687A"/>
    <w:rsid w:val="001A6882"/>
    <w:rsid w:val="001A6A7D"/>
    <w:rsid w:val="001A6EDA"/>
    <w:rsid w:val="001A71C6"/>
    <w:rsid w:val="001A722E"/>
    <w:rsid w:val="001A7257"/>
    <w:rsid w:val="001A7542"/>
    <w:rsid w:val="001A768C"/>
    <w:rsid w:val="001A79FA"/>
    <w:rsid w:val="001A7B89"/>
    <w:rsid w:val="001B084B"/>
    <w:rsid w:val="001B08D3"/>
    <w:rsid w:val="001B159C"/>
    <w:rsid w:val="001B19F8"/>
    <w:rsid w:val="001B2ED0"/>
    <w:rsid w:val="001B3E89"/>
    <w:rsid w:val="001B40F1"/>
    <w:rsid w:val="001B440F"/>
    <w:rsid w:val="001B4B29"/>
    <w:rsid w:val="001B5352"/>
    <w:rsid w:val="001B5D5C"/>
    <w:rsid w:val="001B6A2A"/>
    <w:rsid w:val="001B6DBE"/>
    <w:rsid w:val="001B7B42"/>
    <w:rsid w:val="001B7E37"/>
    <w:rsid w:val="001C011F"/>
    <w:rsid w:val="001C02E3"/>
    <w:rsid w:val="001C08BA"/>
    <w:rsid w:val="001C0BA2"/>
    <w:rsid w:val="001C10D2"/>
    <w:rsid w:val="001C1101"/>
    <w:rsid w:val="001C1524"/>
    <w:rsid w:val="001C1702"/>
    <w:rsid w:val="001C1885"/>
    <w:rsid w:val="001C1D2E"/>
    <w:rsid w:val="001C1F71"/>
    <w:rsid w:val="001C31F2"/>
    <w:rsid w:val="001C31F4"/>
    <w:rsid w:val="001C407A"/>
    <w:rsid w:val="001C4117"/>
    <w:rsid w:val="001C4499"/>
    <w:rsid w:val="001C4609"/>
    <w:rsid w:val="001C47A2"/>
    <w:rsid w:val="001C4ABA"/>
    <w:rsid w:val="001C4D35"/>
    <w:rsid w:val="001C533B"/>
    <w:rsid w:val="001C5ACF"/>
    <w:rsid w:val="001C5E74"/>
    <w:rsid w:val="001C6DAD"/>
    <w:rsid w:val="001C6F99"/>
    <w:rsid w:val="001C6FDC"/>
    <w:rsid w:val="001C79F1"/>
    <w:rsid w:val="001D001C"/>
    <w:rsid w:val="001D0559"/>
    <w:rsid w:val="001D0650"/>
    <w:rsid w:val="001D087A"/>
    <w:rsid w:val="001D0A3D"/>
    <w:rsid w:val="001D0B1F"/>
    <w:rsid w:val="001D19EF"/>
    <w:rsid w:val="001D1D77"/>
    <w:rsid w:val="001D208D"/>
    <w:rsid w:val="001D2181"/>
    <w:rsid w:val="001D22E8"/>
    <w:rsid w:val="001D3B68"/>
    <w:rsid w:val="001D3D66"/>
    <w:rsid w:val="001D45E8"/>
    <w:rsid w:val="001D4797"/>
    <w:rsid w:val="001D4951"/>
    <w:rsid w:val="001D4B9D"/>
    <w:rsid w:val="001D5B45"/>
    <w:rsid w:val="001D638E"/>
    <w:rsid w:val="001D6462"/>
    <w:rsid w:val="001D6B10"/>
    <w:rsid w:val="001D716C"/>
    <w:rsid w:val="001D7644"/>
    <w:rsid w:val="001D768D"/>
    <w:rsid w:val="001D76AF"/>
    <w:rsid w:val="001D7D31"/>
    <w:rsid w:val="001D7F60"/>
    <w:rsid w:val="001E032F"/>
    <w:rsid w:val="001E0EE5"/>
    <w:rsid w:val="001E12C5"/>
    <w:rsid w:val="001E177C"/>
    <w:rsid w:val="001E1870"/>
    <w:rsid w:val="001E21EC"/>
    <w:rsid w:val="001E2377"/>
    <w:rsid w:val="001E23A7"/>
    <w:rsid w:val="001E2435"/>
    <w:rsid w:val="001E2445"/>
    <w:rsid w:val="001E2C6A"/>
    <w:rsid w:val="001E2D87"/>
    <w:rsid w:val="001E3036"/>
    <w:rsid w:val="001E351D"/>
    <w:rsid w:val="001E36D3"/>
    <w:rsid w:val="001E378A"/>
    <w:rsid w:val="001E3CA2"/>
    <w:rsid w:val="001E40EB"/>
    <w:rsid w:val="001E4297"/>
    <w:rsid w:val="001E47D9"/>
    <w:rsid w:val="001E49C1"/>
    <w:rsid w:val="001E5083"/>
    <w:rsid w:val="001E5C68"/>
    <w:rsid w:val="001E67B9"/>
    <w:rsid w:val="001E74F7"/>
    <w:rsid w:val="001F0134"/>
    <w:rsid w:val="001F0460"/>
    <w:rsid w:val="001F0991"/>
    <w:rsid w:val="001F1D0C"/>
    <w:rsid w:val="001F20B9"/>
    <w:rsid w:val="001F2157"/>
    <w:rsid w:val="001F2664"/>
    <w:rsid w:val="001F2FB3"/>
    <w:rsid w:val="001F40CA"/>
    <w:rsid w:val="001F4280"/>
    <w:rsid w:val="001F4751"/>
    <w:rsid w:val="001F4F52"/>
    <w:rsid w:val="001F5F9B"/>
    <w:rsid w:val="001F60DB"/>
    <w:rsid w:val="001F6D00"/>
    <w:rsid w:val="001F7684"/>
    <w:rsid w:val="001F781E"/>
    <w:rsid w:val="001F78C0"/>
    <w:rsid w:val="001F7B83"/>
    <w:rsid w:val="002000F6"/>
    <w:rsid w:val="002016F9"/>
    <w:rsid w:val="00202508"/>
    <w:rsid w:val="00202B5A"/>
    <w:rsid w:val="0020310E"/>
    <w:rsid w:val="002043AA"/>
    <w:rsid w:val="00204B99"/>
    <w:rsid w:val="00204C1E"/>
    <w:rsid w:val="002054A3"/>
    <w:rsid w:val="002056FB"/>
    <w:rsid w:val="002066DC"/>
    <w:rsid w:val="00206842"/>
    <w:rsid w:val="00206937"/>
    <w:rsid w:val="00206DC3"/>
    <w:rsid w:val="00206EB4"/>
    <w:rsid w:val="00207232"/>
    <w:rsid w:val="002074A0"/>
    <w:rsid w:val="00207520"/>
    <w:rsid w:val="00207D97"/>
    <w:rsid w:val="00210155"/>
    <w:rsid w:val="002101A9"/>
    <w:rsid w:val="00210680"/>
    <w:rsid w:val="002107FC"/>
    <w:rsid w:val="00210A69"/>
    <w:rsid w:val="00210D4B"/>
    <w:rsid w:val="0021113A"/>
    <w:rsid w:val="00211C48"/>
    <w:rsid w:val="002127FA"/>
    <w:rsid w:val="00213824"/>
    <w:rsid w:val="002143D4"/>
    <w:rsid w:val="00214CDC"/>
    <w:rsid w:val="00214E67"/>
    <w:rsid w:val="00214EC3"/>
    <w:rsid w:val="00215D1F"/>
    <w:rsid w:val="00215EE7"/>
    <w:rsid w:val="002161F3"/>
    <w:rsid w:val="00216854"/>
    <w:rsid w:val="00216CF7"/>
    <w:rsid w:val="00216D3C"/>
    <w:rsid w:val="0021727E"/>
    <w:rsid w:val="00217D07"/>
    <w:rsid w:val="00220ECD"/>
    <w:rsid w:val="0022107E"/>
    <w:rsid w:val="00221EB3"/>
    <w:rsid w:val="00221F55"/>
    <w:rsid w:val="00222082"/>
    <w:rsid w:val="00222A4A"/>
    <w:rsid w:val="00222F06"/>
    <w:rsid w:val="00223313"/>
    <w:rsid w:val="0022363A"/>
    <w:rsid w:val="0022365C"/>
    <w:rsid w:val="002248AA"/>
    <w:rsid w:val="00224C6D"/>
    <w:rsid w:val="00224D30"/>
    <w:rsid w:val="0022654B"/>
    <w:rsid w:val="0022671E"/>
    <w:rsid w:val="00226B3E"/>
    <w:rsid w:val="002307ED"/>
    <w:rsid w:val="00230995"/>
    <w:rsid w:val="00231207"/>
    <w:rsid w:val="0023180D"/>
    <w:rsid w:val="00232873"/>
    <w:rsid w:val="00232BA0"/>
    <w:rsid w:val="00233453"/>
    <w:rsid w:val="00233484"/>
    <w:rsid w:val="00233B97"/>
    <w:rsid w:val="00234093"/>
    <w:rsid w:val="00234374"/>
    <w:rsid w:val="00234E2E"/>
    <w:rsid w:val="00235158"/>
    <w:rsid w:val="00236604"/>
    <w:rsid w:val="00237104"/>
    <w:rsid w:val="002372FD"/>
    <w:rsid w:val="002377EF"/>
    <w:rsid w:val="002402A8"/>
    <w:rsid w:val="0024080E"/>
    <w:rsid w:val="00240A62"/>
    <w:rsid w:val="00241550"/>
    <w:rsid w:val="0024156F"/>
    <w:rsid w:val="00241E6C"/>
    <w:rsid w:val="00242718"/>
    <w:rsid w:val="00242AAA"/>
    <w:rsid w:val="0024314B"/>
    <w:rsid w:val="00243187"/>
    <w:rsid w:val="002435B1"/>
    <w:rsid w:val="00243864"/>
    <w:rsid w:val="0024397F"/>
    <w:rsid w:val="00243EE1"/>
    <w:rsid w:val="00243F93"/>
    <w:rsid w:val="002442FE"/>
    <w:rsid w:val="002443BF"/>
    <w:rsid w:val="002443DC"/>
    <w:rsid w:val="002451A1"/>
    <w:rsid w:val="00245506"/>
    <w:rsid w:val="002460FC"/>
    <w:rsid w:val="00246A78"/>
    <w:rsid w:val="00246B13"/>
    <w:rsid w:val="00246B40"/>
    <w:rsid w:val="00246E21"/>
    <w:rsid w:val="00247647"/>
    <w:rsid w:val="00247A01"/>
    <w:rsid w:val="00247D22"/>
    <w:rsid w:val="00247D76"/>
    <w:rsid w:val="002500D6"/>
    <w:rsid w:val="00250155"/>
    <w:rsid w:val="00250855"/>
    <w:rsid w:val="00250A8D"/>
    <w:rsid w:val="00250E88"/>
    <w:rsid w:val="00251033"/>
    <w:rsid w:val="00251998"/>
    <w:rsid w:val="00251C6D"/>
    <w:rsid w:val="00254350"/>
    <w:rsid w:val="002543A1"/>
    <w:rsid w:val="00255441"/>
    <w:rsid w:val="0025556D"/>
    <w:rsid w:val="002555D3"/>
    <w:rsid w:val="00255BD0"/>
    <w:rsid w:val="00256248"/>
    <w:rsid w:val="0025646D"/>
    <w:rsid w:val="002569DA"/>
    <w:rsid w:val="002576F0"/>
    <w:rsid w:val="0025786A"/>
    <w:rsid w:val="0025790B"/>
    <w:rsid w:val="00260A38"/>
    <w:rsid w:val="00260A7A"/>
    <w:rsid w:val="00260B38"/>
    <w:rsid w:val="00261717"/>
    <w:rsid w:val="00261F8E"/>
    <w:rsid w:val="00262134"/>
    <w:rsid w:val="00262B8E"/>
    <w:rsid w:val="00262D69"/>
    <w:rsid w:val="002635B7"/>
    <w:rsid w:val="002657BF"/>
    <w:rsid w:val="00265A5D"/>
    <w:rsid w:val="00265A60"/>
    <w:rsid w:val="00265B14"/>
    <w:rsid w:val="00266200"/>
    <w:rsid w:val="00266294"/>
    <w:rsid w:val="0026696C"/>
    <w:rsid w:val="00266C39"/>
    <w:rsid w:val="00266E9D"/>
    <w:rsid w:val="0026714C"/>
    <w:rsid w:val="002671CF"/>
    <w:rsid w:val="002674B4"/>
    <w:rsid w:val="00267BEC"/>
    <w:rsid w:val="00267F30"/>
    <w:rsid w:val="002702B0"/>
    <w:rsid w:val="00270DB6"/>
    <w:rsid w:val="00270F5B"/>
    <w:rsid w:val="002711C4"/>
    <w:rsid w:val="0027127C"/>
    <w:rsid w:val="00271504"/>
    <w:rsid w:val="0027152D"/>
    <w:rsid w:val="00271A4D"/>
    <w:rsid w:val="00271A83"/>
    <w:rsid w:val="00271B25"/>
    <w:rsid w:val="00271EA2"/>
    <w:rsid w:val="00272487"/>
    <w:rsid w:val="00272EEF"/>
    <w:rsid w:val="002733C0"/>
    <w:rsid w:val="0027491B"/>
    <w:rsid w:val="00274942"/>
    <w:rsid w:val="00274A66"/>
    <w:rsid w:val="0027517F"/>
    <w:rsid w:val="00275549"/>
    <w:rsid w:val="00275C5C"/>
    <w:rsid w:val="00275FC2"/>
    <w:rsid w:val="00277A76"/>
    <w:rsid w:val="00277EB7"/>
    <w:rsid w:val="002804D8"/>
    <w:rsid w:val="00280A45"/>
    <w:rsid w:val="00281936"/>
    <w:rsid w:val="002828C7"/>
    <w:rsid w:val="002832A5"/>
    <w:rsid w:val="002838FD"/>
    <w:rsid w:val="00283C5C"/>
    <w:rsid w:val="00284A89"/>
    <w:rsid w:val="00284D66"/>
    <w:rsid w:val="00284E92"/>
    <w:rsid w:val="0028514C"/>
    <w:rsid w:val="002852BD"/>
    <w:rsid w:val="002853A8"/>
    <w:rsid w:val="00285A4E"/>
    <w:rsid w:val="0028663A"/>
    <w:rsid w:val="00287D3D"/>
    <w:rsid w:val="00287E1B"/>
    <w:rsid w:val="002902E8"/>
    <w:rsid w:val="002910AB"/>
    <w:rsid w:val="00291546"/>
    <w:rsid w:val="00291613"/>
    <w:rsid w:val="00291D40"/>
    <w:rsid w:val="002927D1"/>
    <w:rsid w:val="00292909"/>
    <w:rsid w:val="00293020"/>
    <w:rsid w:val="002932D2"/>
    <w:rsid w:val="00293587"/>
    <w:rsid w:val="00293E44"/>
    <w:rsid w:val="00294BFA"/>
    <w:rsid w:val="00295254"/>
    <w:rsid w:val="00295790"/>
    <w:rsid w:val="00296117"/>
    <w:rsid w:val="0029672C"/>
    <w:rsid w:val="00296D33"/>
    <w:rsid w:val="00297A83"/>
    <w:rsid w:val="00297B86"/>
    <w:rsid w:val="002A00BB"/>
    <w:rsid w:val="002A0179"/>
    <w:rsid w:val="002A046A"/>
    <w:rsid w:val="002A17B3"/>
    <w:rsid w:val="002A1AD4"/>
    <w:rsid w:val="002A1B3D"/>
    <w:rsid w:val="002A24CA"/>
    <w:rsid w:val="002A26C2"/>
    <w:rsid w:val="002A2B15"/>
    <w:rsid w:val="002A2BEB"/>
    <w:rsid w:val="002A2DA3"/>
    <w:rsid w:val="002A2E42"/>
    <w:rsid w:val="002A30C3"/>
    <w:rsid w:val="002A3278"/>
    <w:rsid w:val="002A327A"/>
    <w:rsid w:val="002A3634"/>
    <w:rsid w:val="002A3D3D"/>
    <w:rsid w:val="002A3EB1"/>
    <w:rsid w:val="002A401C"/>
    <w:rsid w:val="002A442B"/>
    <w:rsid w:val="002A44A8"/>
    <w:rsid w:val="002A48E0"/>
    <w:rsid w:val="002A4968"/>
    <w:rsid w:val="002A4B25"/>
    <w:rsid w:val="002A4C6F"/>
    <w:rsid w:val="002A5072"/>
    <w:rsid w:val="002A52E8"/>
    <w:rsid w:val="002A55E0"/>
    <w:rsid w:val="002A5D06"/>
    <w:rsid w:val="002A5FB3"/>
    <w:rsid w:val="002A64AA"/>
    <w:rsid w:val="002A70E4"/>
    <w:rsid w:val="002B10D4"/>
    <w:rsid w:val="002B17DE"/>
    <w:rsid w:val="002B1989"/>
    <w:rsid w:val="002B1DEF"/>
    <w:rsid w:val="002B2250"/>
    <w:rsid w:val="002B270E"/>
    <w:rsid w:val="002B281D"/>
    <w:rsid w:val="002B30EC"/>
    <w:rsid w:val="002B311C"/>
    <w:rsid w:val="002B31C3"/>
    <w:rsid w:val="002B325B"/>
    <w:rsid w:val="002B333F"/>
    <w:rsid w:val="002B3F04"/>
    <w:rsid w:val="002B3F34"/>
    <w:rsid w:val="002B42FA"/>
    <w:rsid w:val="002B4301"/>
    <w:rsid w:val="002B479F"/>
    <w:rsid w:val="002B484B"/>
    <w:rsid w:val="002B508F"/>
    <w:rsid w:val="002B5CB9"/>
    <w:rsid w:val="002B61BF"/>
    <w:rsid w:val="002B624B"/>
    <w:rsid w:val="002B70D3"/>
    <w:rsid w:val="002B7390"/>
    <w:rsid w:val="002B77C7"/>
    <w:rsid w:val="002B77DF"/>
    <w:rsid w:val="002B7D5F"/>
    <w:rsid w:val="002B7E12"/>
    <w:rsid w:val="002B7EE4"/>
    <w:rsid w:val="002B7F7E"/>
    <w:rsid w:val="002C0058"/>
    <w:rsid w:val="002C02AB"/>
    <w:rsid w:val="002C067B"/>
    <w:rsid w:val="002C1883"/>
    <w:rsid w:val="002C1890"/>
    <w:rsid w:val="002C1B25"/>
    <w:rsid w:val="002C1D92"/>
    <w:rsid w:val="002C1FEB"/>
    <w:rsid w:val="002C204A"/>
    <w:rsid w:val="002C3869"/>
    <w:rsid w:val="002C4794"/>
    <w:rsid w:val="002C484C"/>
    <w:rsid w:val="002C4CBF"/>
    <w:rsid w:val="002C509A"/>
    <w:rsid w:val="002C5150"/>
    <w:rsid w:val="002C521E"/>
    <w:rsid w:val="002C522F"/>
    <w:rsid w:val="002C540B"/>
    <w:rsid w:val="002C5669"/>
    <w:rsid w:val="002C5903"/>
    <w:rsid w:val="002C65C0"/>
    <w:rsid w:val="002C6626"/>
    <w:rsid w:val="002C6A91"/>
    <w:rsid w:val="002C6D56"/>
    <w:rsid w:val="002C6E41"/>
    <w:rsid w:val="002C796B"/>
    <w:rsid w:val="002C7C76"/>
    <w:rsid w:val="002D0161"/>
    <w:rsid w:val="002D0F01"/>
    <w:rsid w:val="002D0FB7"/>
    <w:rsid w:val="002D105B"/>
    <w:rsid w:val="002D111B"/>
    <w:rsid w:val="002D13EB"/>
    <w:rsid w:val="002D159D"/>
    <w:rsid w:val="002D1736"/>
    <w:rsid w:val="002D17DC"/>
    <w:rsid w:val="002D1ECE"/>
    <w:rsid w:val="002D2DF9"/>
    <w:rsid w:val="002D3923"/>
    <w:rsid w:val="002D393F"/>
    <w:rsid w:val="002D3A1B"/>
    <w:rsid w:val="002D3ABF"/>
    <w:rsid w:val="002D3B0C"/>
    <w:rsid w:val="002D41CC"/>
    <w:rsid w:val="002D4C3D"/>
    <w:rsid w:val="002D5019"/>
    <w:rsid w:val="002D5127"/>
    <w:rsid w:val="002D5A87"/>
    <w:rsid w:val="002D5B58"/>
    <w:rsid w:val="002D5C1E"/>
    <w:rsid w:val="002D618A"/>
    <w:rsid w:val="002D6715"/>
    <w:rsid w:val="002D693D"/>
    <w:rsid w:val="002D6952"/>
    <w:rsid w:val="002D6CD3"/>
    <w:rsid w:val="002D6E85"/>
    <w:rsid w:val="002D7329"/>
    <w:rsid w:val="002D7423"/>
    <w:rsid w:val="002D7617"/>
    <w:rsid w:val="002D77F6"/>
    <w:rsid w:val="002D7FA9"/>
    <w:rsid w:val="002E0AD0"/>
    <w:rsid w:val="002E1277"/>
    <w:rsid w:val="002E1731"/>
    <w:rsid w:val="002E1756"/>
    <w:rsid w:val="002E187E"/>
    <w:rsid w:val="002E2245"/>
    <w:rsid w:val="002E30E9"/>
    <w:rsid w:val="002E33B6"/>
    <w:rsid w:val="002E376C"/>
    <w:rsid w:val="002E4415"/>
    <w:rsid w:val="002E4657"/>
    <w:rsid w:val="002E4DE5"/>
    <w:rsid w:val="002E5540"/>
    <w:rsid w:val="002E66A8"/>
    <w:rsid w:val="002E6A31"/>
    <w:rsid w:val="002E6A8F"/>
    <w:rsid w:val="002E6C18"/>
    <w:rsid w:val="002E75A3"/>
    <w:rsid w:val="002E7989"/>
    <w:rsid w:val="002F0162"/>
    <w:rsid w:val="002F0603"/>
    <w:rsid w:val="002F1992"/>
    <w:rsid w:val="002F2274"/>
    <w:rsid w:val="002F2386"/>
    <w:rsid w:val="002F2649"/>
    <w:rsid w:val="002F2C79"/>
    <w:rsid w:val="002F333D"/>
    <w:rsid w:val="002F3BC2"/>
    <w:rsid w:val="002F4C21"/>
    <w:rsid w:val="002F5088"/>
    <w:rsid w:val="002F51E6"/>
    <w:rsid w:val="002F57C6"/>
    <w:rsid w:val="002F601B"/>
    <w:rsid w:val="002F6513"/>
    <w:rsid w:val="002F66A7"/>
    <w:rsid w:val="002F6C7D"/>
    <w:rsid w:val="002F70AD"/>
    <w:rsid w:val="002F7150"/>
    <w:rsid w:val="002F71FD"/>
    <w:rsid w:val="0030003E"/>
    <w:rsid w:val="003001C8"/>
    <w:rsid w:val="003001F7"/>
    <w:rsid w:val="00300260"/>
    <w:rsid w:val="0030135B"/>
    <w:rsid w:val="00302300"/>
    <w:rsid w:val="003024F2"/>
    <w:rsid w:val="00302A7A"/>
    <w:rsid w:val="00302AD6"/>
    <w:rsid w:val="00302CD4"/>
    <w:rsid w:val="00302ED0"/>
    <w:rsid w:val="00303079"/>
    <w:rsid w:val="003042B8"/>
    <w:rsid w:val="00304A86"/>
    <w:rsid w:val="00304D4B"/>
    <w:rsid w:val="003054E5"/>
    <w:rsid w:val="00305510"/>
    <w:rsid w:val="003057E9"/>
    <w:rsid w:val="00305CFE"/>
    <w:rsid w:val="00305D77"/>
    <w:rsid w:val="00305DCB"/>
    <w:rsid w:val="00307B7F"/>
    <w:rsid w:val="0031041C"/>
    <w:rsid w:val="0031058D"/>
    <w:rsid w:val="0031062F"/>
    <w:rsid w:val="003108CD"/>
    <w:rsid w:val="003109A6"/>
    <w:rsid w:val="00310ACD"/>
    <w:rsid w:val="00310C1C"/>
    <w:rsid w:val="00310E3B"/>
    <w:rsid w:val="0031185F"/>
    <w:rsid w:val="003124E6"/>
    <w:rsid w:val="00312E8F"/>
    <w:rsid w:val="00313088"/>
    <w:rsid w:val="00313229"/>
    <w:rsid w:val="00313456"/>
    <w:rsid w:val="00313A24"/>
    <w:rsid w:val="00313FFE"/>
    <w:rsid w:val="003142EE"/>
    <w:rsid w:val="003147D1"/>
    <w:rsid w:val="00314DBD"/>
    <w:rsid w:val="00315B7C"/>
    <w:rsid w:val="00315C77"/>
    <w:rsid w:val="00315D3D"/>
    <w:rsid w:val="00315ED9"/>
    <w:rsid w:val="00315F6D"/>
    <w:rsid w:val="003162B2"/>
    <w:rsid w:val="00316336"/>
    <w:rsid w:val="00316A12"/>
    <w:rsid w:val="00316DF3"/>
    <w:rsid w:val="00316EBA"/>
    <w:rsid w:val="00317131"/>
    <w:rsid w:val="0031778C"/>
    <w:rsid w:val="00317A18"/>
    <w:rsid w:val="00317AAF"/>
    <w:rsid w:val="00317C90"/>
    <w:rsid w:val="0032053E"/>
    <w:rsid w:val="00320B10"/>
    <w:rsid w:val="00320C3D"/>
    <w:rsid w:val="00321141"/>
    <w:rsid w:val="003211B4"/>
    <w:rsid w:val="003215AA"/>
    <w:rsid w:val="0032189F"/>
    <w:rsid w:val="0032197F"/>
    <w:rsid w:val="0032243F"/>
    <w:rsid w:val="00322A68"/>
    <w:rsid w:val="00323140"/>
    <w:rsid w:val="003234D9"/>
    <w:rsid w:val="0032457F"/>
    <w:rsid w:val="00324686"/>
    <w:rsid w:val="00324A9D"/>
    <w:rsid w:val="00324AFF"/>
    <w:rsid w:val="003256B1"/>
    <w:rsid w:val="003258AC"/>
    <w:rsid w:val="003258F9"/>
    <w:rsid w:val="00326092"/>
    <w:rsid w:val="003260F5"/>
    <w:rsid w:val="00326C60"/>
    <w:rsid w:val="003271C7"/>
    <w:rsid w:val="00327686"/>
    <w:rsid w:val="00330157"/>
    <w:rsid w:val="00330699"/>
    <w:rsid w:val="00330B5F"/>
    <w:rsid w:val="00331276"/>
    <w:rsid w:val="00331713"/>
    <w:rsid w:val="00331FC8"/>
    <w:rsid w:val="00332B6D"/>
    <w:rsid w:val="00332E75"/>
    <w:rsid w:val="00333673"/>
    <w:rsid w:val="00333AAA"/>
    <w:rsid w:val="00333B42"/>
    <w:rsid w:val="00334010"/>
    <w:rsid w:val="00334083"/>
    <w:rsid w:val="00334374"/>
    <w:rsid w:val="00335768"/>
    <w:rsid w:val="003357D0"/>
    <w:rsid w:val="00335965"/>
    <w:rsid w:val="003363A3"/>
    <w:rsid w:val="0033652E"/>
    <w:rsid w:val="003365E8"/>
    <w:rsid w:val="0033673F"/>
    <w:rsid w:val="0033681A"/>
    <w:rsid w:val="00336A89"/>
    <w:rsid w:val="00336C6A"/>
    <w:rsid w:val="00340523"/>
    <w:rsid w:val="00340F25"/>
    <w:rsid w:val="003411E0"/>
    <w:rsid w:val="0034179E"/>
    <w:rsid w:val="00341A44"/>
    <w:rsid w:val="00341E05"/>
    <w:rsid w:val="00342100"/>
    <w:rsid w:val="00342228"/>
    <w:rsid w:val="00342740"/>
    <w:rsid w:val="003433CD"/>
    <w:rsid w:val="00343A01"/>
    <w:rsid w:val="003444DA"/>
    <w:rsid w:val="00344645"/>
    <w:rsid w:val="003446CE"/>
    <w:rsid w:val="00344B06"/>
    <w:rsid w:val="0034515E"/>
    <w:rsid w:val="00345666"/>
    <w:rsid w:val="003458D7"/>
    <w:rsid w:val="003459DF"/>
    <w:rsid w:val="00345CED"/>
    <w:rsid w:val="0034625E"/>
    <w:rsid w:val="00346421"/>
    <w:rsid w:val="00346E5A"/>
    <w:rsid w:val="00346EE0"/>
    <w:rsid w:val="00347089"/>
    <w:rsid w:val="00347807"/>
    <w:rsid w:val="00347A84"/>
    <w:rsid w:val="00347A8C"/>
    <w:rsid w:val="00350814"/>
    <w:rsid w:val="003508D9"/>
    <w:rsid w:val="00350A33"/>
    <w:rsid w:val="00351125"/>
    <w:rsid w:val="0035130E"/>
    <w:rsid w:val="00351975"/>
    <w:rsid w:val="00351B82"/>
    <w:rsid w:val="0035215A"/>
    <w:rsid w:val="00352190"/>
    <w:rsid w:val="00352C3D"/>
    <w:rsid w:val="0035325B"/>
    <w:rsid w:val="0035360A"/>
    <w:rsid w:val="00353A63"/>
    <w:rsid w:val="00354B1C"/>
    <w:rsid w:val="00354D7E"/>
    <w:rsid w:val="00354EE0"/>
    <w:rsid w:val="00355327"/>
    <w:rsid w:val="003553DF"/>
    <w:rsid w:val="003556DF"/>
    <w:rsid w:val="00355F8A"/>
    <w:rsid w:val="00356060"/>
    <w:rsid w:val="00356DF0"/>
    <w:rsid w:val="00357303"/>
    <w:rsid w:val="00357445"/>
    <w:rsid w:val="00357C53"/>
    <w:rsid w:val="00360BCA"/>
    <w:rsid w:val="00360C9D"/>
    <w:rsid w:val="00360D23"/>
    <w:rsid w:val="00361AED"/>
    <w:rsid w:val="00361EE7"/>
    <w:rsid w:val="003628B1"/>
    <w:rsid w:val="00362E98"/>
    <w:rsid w:val="0036384F"/>
    <w:rsid w:val="0036386F"/>
    <w:rsid w:val="00363FED"/>
    <w:rsid w:val="00364A8D"/>
    <w:rsid w:val="00365290"/>
    <w:rsid w:val="003658B0"/>
    <w:rsid w:val="00365A8A"/>
    <w:rsid w:val="00366CC9"/>
    <w:rsid w:val="00366FBA"/>
    <w:rsid w:val="00367205"/>
    <w:rsid w:val="00367B20"/>
    <w:rsid w:val="00370883"/>
    <w:rsid w:val="00370DC6"/>
    <w:rsid w:val="0037104D"/>
    <w:rsid w:val="0037177E"/>
    <w:rsid w:val="00371A9F"/>
    <w:rsid w:val="00372266"/>
    <w:rsid w:val="00372610"/>
    <w:rsid w:val="003726DA"/>
    <w:rsid w:val="00372981"/>
    <w:rsid w:val="00373103"/>
    <w:rsid w:val="00373323"/>
    <w:rsid w:val="003739A5"/>
    <w:rsid w:val="00373D6B"/>
    <w:rsid w:val="00373F44"/>
    <w:rsid w:val="00374782"/>
    <w:rsid w:val="003747C9"/>
    <w:rsid w:val="00374D6B"/>
    <w:rsid w:val="00374EBB"/>
    <w:rsid w:val="003755A2"/>
    <w:rsid w:val="00375979"/>
    <w:rsid w:val="003764AA"/>
    <w:rsid w:val="00376659"/>
    <w:rsid w:val="0037709A"/>
    <w:rsid w:val="003776A8"/>
    <w:rsid w:val="003804C3"/>
    <w:rsid w:val="00380A08"/>
    <w:rsid w:val="0038102D"/>
    <w:rsid w:val="00381144"/>
    <w:rsid w:val="0038138E"/>
    <w:rsid w:val="003813C1"/>
    <w:rsid w:val="003813E6"/>
    <w:rsid w:val="00382D70"/>
    <w:rsid w:val="00383326"/>
    <w:rsid w:val="00383912"/>
    <w:rsid w:val="00384204"/>
    <w:rsid w:val="003845A7"/>
    <w:rsid w:val="00384E07"/>
    <w:rsid w:val="00385976"/>
    <w:rsid w:val="00385D4C"/>
    <w:rsid w:val="0038650A"/>
    <w:rsid w:val="0038696A"/>
    <w:rsid w:val="00386C3A"/>
    <w:rsid w:val="00387491"/>
    <w:rsid w:val="00391765"/>
    <w:rsid w:val="00391CE4"/>
    <w:rsid w:val="00392F5D"/>
    <w:rsid w:val="0039310C"/>
    <w:rsid w:val="00393591"/>
    <w:rsid w:val="00393EDD"/>
    <w:rsid w:val="00393FEE"/>
    <w:rsid w:val="00394053"/>
    <w:rsid w:val="00395B46"/>
    <w:rsid w:val="00396A49"/>
    <w:rsid w:val="00396FC7"/>
    <w:rsid w:val="00397188"/>
    <w:rsid w:val="003971F2"/>
    <w:rsid w:val="00397758"/>
    <w:rsid w:val="00397869"/>
    <w:rsid w:val="003978F1"/>
    <w:rsid w:val="003A0970"/>
    <w:rsid w:val="003A15D1"/>
    <w:rsid w:val="003A1BF3"/>
    <w:rsid w:val="003A1C89"/>
    <w:rsid w:val="003A215F"/>
    <w:rsid w:val="003A2476"/>
    <w:rsid w:val="003A2582"/>
    <w:rsid w:val="003A2B61"/>
    <w:rsid w:val="003A3131"/>
    <w:rsid w:val="003A35B5"/>
    <w:rsid w:val="003A3858"/>
    <w:rsid w:val="003A38CC"/>
    <w:rsid w:val="003A39E5"/>
    <w:rsid w:val="003A3A51"/>
    <w:rsid w:val="003A498C"/>
    <w:rsid w:val="003A4DE1"/>
    <w:rsid w:val="003A4FBF"/>
    <w:rsid w:val="003A514B"/>
    <w:rsid w:val="003A541D"/>
    <w:rsid w:val="003A54DA"/>
    <w:rsid w:val="003A5727"/>
    <w:rsid w:val="003A5BAA"/>
    <w:rsid w:val="003A65C1"/>
    <w:rsid w:val="003A65E5"/>
    <w:rsid w:val="003A6B30"/>
    <w:rsid w:val="003A6F5B"/>
    <w:rsid w:val="003A6FB1"/>
    <w:rsid w:val="003A7291"/>
    <w:rsid w:val="003A76C9"/>
    <w:rsid w:val="003A7FBA"/>
    <w:rsid w:val="003B00C4"/>
    <w:rsid w:val="003B0C8A"/>
    <w:rsid w:val="003B207E"/>
    <w:rsid w:val="003B316C"/>
    <w:rsid w:val="003B35E2"/>
    <w:rsid w:val="003B3737"/>
    <w:rsid w:val="003B37A8"/>
    <w:rsid w:val="003B39DF"/>
    <w:rsid w:val="003B40C4"/>
    <w:rsid w:val="003B4399"/>
    <w:rsid w:val="003B4833"/>
    <w:rsid w:val="003B4D6D"/>
    <w:rsid w:val="003B4F99"/>
    <w:rsid w:val="003B51FF"/>
    <w:rsid w:val="003B5251"/>
    <w:rsid w:val="003B53D3"/>
    <w:rsid w:val="003B54B7"/>
    <w:rsid w:val="003B54C6"/>
    <w:rsid w:val="003B682B"/>
    <w:rsid w:val="003B77FE"/>
    <w:rsid w:val="003B7959"/>
    <w:rsid w:val="003C0AE0"/>
    <w:rsid w:val="003C0BA1"/>
    <w:rsid w:val="003C10D0"/>
    <w:rsid w:val="003C1107"/>
    <w:rsid w:val="003C2895"/>
    <w:rsid w:val="003C306E"/>
    <w:rsid w:val="003C3611"/>
    <w:rsid w:val="003C3650"/>
    <w:rsid w:val="003C3EA6"/>
    <w:rsid w:val="003C42AE"/>
    <w:rsid w:val="003C4E15"/>
    <w:rsid w:val="003C59F5"/>
    <w:rsid w:val="003C62C7"/>
    <w:rsid w:val="003C6766"/>
    <w:rsid w:val="003C749C"/>
    <w:rsid w:val="003C7530"/>
    <w:rsid w:val="003C7980"/>
    <w:rsid w:val="003C7A97"/>
    <w:rsid w:val="003C7BF3"/>
    <w:rsid w:val="003C7C65"/>
    <w:rsid w:val="003D0164"/>
    <w:rsid w:val="003D0318"/>
    <w:rsid w:val="003D0BE8"/>
    <w:rsid w:val="003D107B"/>
    <w:rsid w:val="003D1543"/>
    <w:rsid w:val="003D1E0C"/>
    <w:rsid w:val="003D1E35"/>
    <w:rsid w:val="003D1F44"/>
    <w:rsid w:val="003D24D5"/>
    <w:rsid w:val="003D26A3"/>
    <w:rsid w:val="003D2C5F"/>
    <w:rsid w:val="003D3051"/>
    <w:rsid w:val="003D34D7"/>
    <w:rsid w:val="003D3D8D"/>
    <w:rsid w:val="003D4417"/>
    <w:rsid w:val="003D4864"/>
    <w:rsid w:val="003D4C0A"/>
    <w:rsid w:val="003D4E03"/>
    <w:rsid w:val="003D5000"/>
    <w:rsid w:val="003D52CE"/>
    <w:rsid w:val="003D5335"/>
    <w:rsid w:val="003D57DD"/>
    <w:rsid w:val="003D5CDC"/>
    <w:rsid w:val="003D5FAD"/>
    <w:rsid w:val="003D68C5"/>
    <w:rsid w:val="003D6AD7"/>
    <w:rsid w:val="003D6BB4"/>
    <w:rsid w:val="003D6C63"/>
    <w:rsid w:val="003D7EC0"/>
    <w:rsid w:val="003E05AF"/>
    <w:rsid w:val="003E065D"/>
    <w:rsid w:val="003E09AF"/>
    <w:rsid w:val="003E10E1"/>
    <w:rsid w:val="003E156D"/>
    <w:rsid w:val="003E17E0"/>
    <w:rsid w:val="003E20D3"/>
    <w:rsid w:val="003E2BD7"/>
    <w:rsid w:val="003E3690"/>
    <w:rsid w:val="003E3BEA"/>
    <w:rsid w:val="003E3E4A"/>
    <w:rsid w:val="003E472B"/>
    <w:rsid w:val="003E5045"/>
    <w:rsid w:val="003E6D9B"/>
    <w:rsid w:val="003E71C0"/>
    <w:rsid w:val="003F0AE3"/>
    <w:rsid w:val="003F169E"/>
    <w:rsid w:val="003F182C"/>
    <w:rsid w:val="003F20D2"/>
    <w:rsid w:val="003F26EB"/>
    <w:rsid w:val="003F2C61"/>
    <w:rsid w:val="003F3C6A"/>
    <w:rsid w:val="003F3F3E"/>
    <w:rsid w:val="003F3F6E"/>
    <w:rsid w:val="003F560E"/>
    <w:rsid w:val="003F57F6"/>
    <w:rsid w:val="003F5FDB"/>
    <w:rsid w:val="003F6515"/>
    <w:rsid w:val="003F65DE"/>
    <w:rsid w:val="003F68FA"/>
    <w:rsid w:val="003F6A93"/>
    <w:rsid w:val="003F6CE7"/>
    <w:rsid w:val="003F6F3E"/>
    <w:rsid w:val="003F7373"/>
    <w:rsid w:val="003F79A8"/>
    <w:rsid w:val="003F7BC0"/>
    <w:rsid w:val="0040020A"/>
    <w:rsid w:val="00400822"/>
    <w:rsid w:val="00400837"/>
    <w:rsid w:val="00400BDF"/>
    <w:rsid w:val="00400FDB"/>
    <w:rsid w:val="00401301"/>
    <w:rsid w:val="00401D68"/>
    <w:rsid w:val="00401EE3"/>
    <w:rsid w:val="0040265E"/>
    <w:rsid w:val="00402A1A"/>
    <w:rsid w:val="00402CBC"/>
    <w:rsid w:val="00402F76"/>
    <w:rsid w:val="0040368B"/>
    <w:rsid w:val="00403A24"/>
    <w:rsid w:val="00403A57"/>
    <w:rsid w:val="00403AEF"/>
    <w:rsid w:val="00403E4C"/>
    <w:rsid w:val="00403F95"/>
    <w:rsid w:val="0040426D"/>
    <w:rsid w:val="004044AA"/>
    <w:rsid w:val="0040497C"/>
    <w:rsid w:val="0040543E"/>
    <w:rsid w:val="0040551D"/>
    <w:rsid w:val="00405D28"/>
    <w:rsid w:val="00405D29"/>
    <w:rsid w:val="004069BF"/>
    <w:rsid w:val="00406E5D"/>
    <w:rsid w:val="004077DF"/>
    <w:rsid w:val="00407C1B"/>
    <w:rsid w:val="00407E50"/>
    <w:rsid w:val="004103D8"/>
    <w:rsid w:val="004106C1"/>
    <w:rsid w:val="00410AF9"/>
    <w:rsid w:val="0041116B"/>
    <w:rsid w:val="004113B3"/>
    <w:rsid w:val="00411E85"/>
    <w:rsid w:val="004123C3"/>
    <w:rsid w:val="00412865"/>
    <w:rsid w:val="00414A99"/>
    <w:rsid w:val="004150A8"/>
    <w:rsid w:val="004154BA"/>
    <w:rsid w:val="004156E6"/>
    <w:rsid w:val="00415BA8"/>
    <w:rsid w:val="004163A9"/>
    <w:rsid w:val="004163EA"/>
    <w:rsid w:val="0041667B"/>
    <w:rsid w:val="00416864"/>
    <w:rsid w:val="00416CC1"/>
    <w:rsid w:val="004172B1"/>
    <w:rsid w:val="00417605"/>
    <w:rsid w:val="004179A8"/>
    <w:rsid w:val="00417C5F"/>
    <w:rsid w:val="00417F3B"/>
    <w:rsid w:val="004200D8"/>
    <w:rsid w:val="00420436"/>
    <w:rsid w:val="004207DA"/>
    <w:rsid w:val="0042081F"/>
    <w:rsid w:val="00420884"/>
    <w:rsid w:val="00420DD5"/>
    <w:rsid w:val="00421B59"/>
    <w:rsid w:val="00421C0F"/>
    <w:rsid w:val="00421E4D"/>
    <w:rsid w:val="00421F43"/>
    <w:rsid w:val="004229BC"/>
    <w:rsid w:val="004229EE"/>
    <w:rsid w:val="00422BFF"/>
    <w:rsid w:val="00422ED9"/>
    <w:rsid w:val="00422EF4"/>
    <w:rsid w:val="0042308C"/>
    <w:rsid w:val="00423ED2"/>
    <w:rsid w:val="00423FC8"/>
    <w:rsid w:val="00424515"/>
    <w:rsid w:val="00424923"/>
    <w:rsid w:val="00424BD4"/>
    <w:rsid w:val="00424E46"/>
    <w:rsid w:val="004254BC"/>
    <w:rsid w:val="004258E7"/>
    <w:rsid w:val="004259B0"/>
    <w:rsid w:val="00425B26"/>
    <w:rsid w:val="00425E05"/>
    <w:rsid w:val="00426036"/>
    <w:rsid w:val="00426804"/>
    <w:rsid w:val="00426A78"/>
    <w:rsid w:val="00427533"/>
    <w:rsid w:val="00427927"/>
    <w:rsid w:val="00427B9B"/>
    <w:rsid w:val="00427DA3"/>
    <w:rsid w:val="00427DF3"/>
    <w:rsid w:val="004302CF"/>
    <w:rsid w:val="00430386"/>
    <w:rsid w:val="00430561"/>
    <w:rsid w:val="00430822"/>
    <w:rsid w:val="0043093A"/>
    <w:rsid w:val="00430B6F"/>
    <w:rsid w:val="004311A5"/>
    <w:rsid w:val="0043203B"/>
    <w:rsid w:val="0043270E"/>
    <w:rsid w:val="0043292C"/>
    <w:rsid w:val="00432C38"/>
    <w:rsid w:val="00432CAC"/>
    <w:rsid w:val="00433159"/>
    <w:rsid w:val="004364C4"/>
    <w:rsid w:val="004366DE"/>
    <w:rsid w:val="00436B98"/>
    <w:rsid w:val="00436D4C"/>
    <w:rsid w:val="004370C7"/>
    <w:rsid w:val="00437D94"/>
    <w:rsid w:val="00440522"/>
    <w:rsid w:val="0044121E"/>
    <w:rsid w:val="0044143C"/>
    <w:rsid w:val="004424F9"/>
    <w:rsid w:val="0044282A"/>
    <w:rsid w:val="00442B93"/>
    <w:rsid w:val="00443362"/>
    <w:rsid w:val="00444FFE"/>
    <w:rsid w:val="004454D9"/>
    <w:rsid w:val="0044600B"/>
    <w:rsid w:val="004477BD"/>
    <w:rsid w:val="004509EB"/>
    <w:rsid w:val="00450A24"/>
    <w:rsid w:val="00451921"/>
    <w:rsid w:val="00451A0E"/>
    <w:rsid w:val="00451F88"/>
    <w:rsid w:val="00452BD1"/>
    <w:rsid w:val="00452F3B"/>
    <w:rsid w:val="00453394"/>
    <w:rsid w:val="00453674"/>
    <w:rsid w:val="004540A3"/>
    <w:rsid w:val="004540E1"/>
    <w:rsid w:val="004541F5"/>
    <w:rsid w:val="004546AE"/>
    <w:rsid w:val="0045551F"/>
    <w:rsid w:val="004557EC"/>
    <w:rsid w:val="0045596C"/>
    <w:rsid w:val="00455A9E"/>
    <w:rsid w:val="00455F30"/>
    <w:rsid w:val="00456C7A"/>
    <w:rsid w:val="00457088"/>
    <w:rsid w:val="004576CC"/>
    <w:rsid w:val="00457DD4"/>
    <w:rsid w:val="00457F50"/>
    <w:rsid w:val="00460563"/>
    <w:rsid w:val="004607CC"/>
    <w:rsid w:val="00460C28"/>
    <w:rsid w:val="00460D96"/>
    <w:rsid w:val="00461527"/>
    <w:rsid w:val="00461A63"/>
    <w:rsid w:val="00461F84"/>
    <w:rsid w:val="004622F9"/>
    <w:rsid w:val="00462494"/>
    <w:rsid w:val="00463503"/>
    <w:rsid w:val="0046352B"/>
    <w:rsid w:val="00463CCE"/>
    <w:rsid w:val="0046494F"/>
    <w:rsid w:val="00464F1D"/>
    <w:rsid w:val="00464F72"/>
    <w:rsid w:val="004650CF"/>
    <w:rsid w:val="0046569C"/>
    <w:rsid w:val="0046649D"/>
    <w:rsid w:val="00466A6E"/>
    <w:rsid w:val="00466CBB"/>
    <w:rsid w:val="00470500"/>
    <w:rsid w:val="00470787"/>
    <w:rsid w:val="00470C02"/>
    <w:rsid w:val="00470C82"/>
    <w:rsid w:val="00470CE0"/>
    <w:rsid w:val="00470F96"/>
    <w:rsid w:val="00471016"/>
    <w:rsid w:val="004713B3"/>
    <w:rsid w:val="00471AAF"/>
    <w:rsid w:val="00471E74"/>
    <w:rsid w:val="004721A5"/>
    <w:rsid w:val="00473399"/>
    <w:rsid w:val="00473997"/>
    <w:rsid w:val="00473A96"/>
    <w:rsid w:val="00473C49"/>
    <w:rsid w:val="00474CDF"/>
    <w:rsid w:val="00475214"/>
    <w:rsid w:val="00475DFC"/>
    <w:rsid w:val="00476725"/>
    <w:rsid w:val="0047680D"/>
    <w:rsid w:val="0047693F"/>
    <w:rsid w:val="004772D3"/>
    <w:rsid w:val="004803A4"/>
    <w:rsid w:val="0048099C"/>
    <w:rsid w:val="00480B22"/>
    <w:rsid w:val="00480C6E"/>
    <w:rsid w:val="00481865"/>
    <w:rsid w:val="00481878"/>
    <w:rsid w:val="00481E0A"/>
    <w:rsid w:val="00481FED"/>
    <w:rsid w:val="004822A3"/>
    <w:rsid w:val="00482577"/>
    <w:rsid w:val="0048262D"/>
    <w:rsid w:val="004828C4"/>
    <w:rsid w:val="00482933"/>
    <w:rsid w:val="004839B9"/>
    <w:rsid w:val="004842EF"/>
    <w:rsid w:val="004844E9"/>
    <w:rsid w:val="00484A38"/>
    <w:rsid w:val="00484B41"/>
    <w:rsid w:val="00484BB1"/>
    <w:rsid w:val="00484D01"/>
    <w:rsid w:val="00484FC7"/>
    <w:rsid w:val="004852F9"/>
    <w:rsid w:val="004856B9"/>
    <w:rsid w:val="00485999"/>
    <w:rsid w:val="0048677E"/>
    <w:rsid w:val="00486A2C"/>
    <w:rsid w:val="00486F96"/>
    <w:rsid w:val="00487092"/>
    <w:rsid w:val="004872D6"/>
    <w:rsid w:val="0048755D"/>
    <w:rsid w:val="004903CD"/>
    <w:rsid w:val="00490E2A"/>
    <w:rsid w:val="00490F07"/>
    <w:rsid w:val="0049128D"/>
    <w:rsid w:val="00491826"/>
    <w:rsid w:val="00491FC9"/>
    <w:rsid w:val="0049240B"/>
    <w:rsid w:val="0049254F"/>
    <w:rsid w:val="00492EB5"/>
    <w:rsid w:val="00493502"/>
    <w:rsid w:val="0049396D"/>
    <w:rsid w:val="00493D77"/>
    <w:rsid w:val="00494F80"/>
    <w:rsid w:val="004952C5"/>
    <w:rsid w:val="004954C9"/>
    <w:rsid w:val="004956EF"/>
    <w:rsid w:val="00495C31"/>
    <w:rsid w:val="004961A5"/>
    <w:rsid w:val="0049622B"/>
    <w:rsid w:val="00496BA3"/>
    <w:rsid w:val="00496D8F"/>
    <w:rsid w:val="00496E51"/>
    <w:rsid w:val="004973ED"/>
    <w:rsid w:val="004975DC"/>
    <w:rsid w:val="00497B5F"/>
    <w:rsid w:val="004A0D78"/>
    <w:rsid w:val="004A12FC"/>
    <w:rsid w:val="004A1397"/>
    <w:rsid w:val="004A1BBB"/>
    <w:rsid w:val="004A1F35"/>
    <w:rsid w:val="004A283B"/>
    <w:rsid w:val="004A28E8"/>
    <w:rsid w:val="004A31FA"/>
    <w:rsid w:val="004A3556"/>
    <w:rsid w:val="004A3BF6"/>
    <w:rsid w:val="004A3FCE"/>
    <w:rsid w:val="004A4700"/>
    <w:rsid w:val="004A4B40"/>
    <w:rsid w:val="004A5497"/>
    <w:rsid w:val="004A5771"/>
    <w:rsid w:val="004A68C7"/>
    <w:rsid w:val="004A6D58"/>
    <w:rsid w:val="004A6FB3"/>
    <w:rsid w:val="004A775B"/>
    <w:rsid w:val="004A77BA"/>
    <w:rsid w:val="004A7BC6"/>
    <w:rsid w:val="004B064A"/>
    <w:rsid w:val="004B1246"/>
    <w:rsid w:val="004B142E"/>
    <w:rsid w:val="004B1BF0"/>
    <w:rsid w:val="004B1C67"/>
    <w:rsid w:val="004B1D25"/>
    <w:rsid w:val="004B2058"/>
    <w:rsid w:val="004B2750"/>
    <w:rsid w:val="004B2DDC"/>
    <w:rsid w:val="004B330B"/>
    <w:rsid w:val="004B3435"/>
    <w:rsid w:val="004B3559"/>
    <w:rsid w:val="004B364D"/>
    <w:rsid w:val="004B36F0"/>
    <w:rsid w:val="004B3EC9"/>
    <w:rsid w:val="004B41E9"/>
    <w:rsid w:val="004B4262"/>
    <w:rsid w:val="004B49EA"/>
    <w:rsid w:val="004B5023"/>
    <w:rsid w:val="004B505C"/>
    <w:rsid w:val="004B567A"/>
    <w:rsid w:val="004B570E"/>
    <w:rsid w:val="004B5B7C"/>
    <w:rsid w:val="004B609E"/>
    <w:rsid w:val="004B6676"/>
    <w:rsid w:val="004B6F1C"/>
    <w:rsid w:val="004B7521"/>
    <w:rsid w:val="004B79F6"/>
    <w:rsid w:val="004B7ACA"/>
    <w:rsid w:val="004C0377"/>
    <w:rsid w:val="004C063D"/>
    <w:rsid w:val="004C0909"/>
    <w:rsid w:val="004C0C45"/>
    <w:rsid w:val="004C10BB"/>
    <w:rsid w:val="004C11AF"/>
    <w:rsid w:val="004C11D4"/>
    <w:rsid w:val="004C1212"/>
    <w:rsid w:val="004C1651"/>
    <w:rsid w:val="004C16B2"/>
    <w:rsid w:val="004C1803"/>
    <w:rsid w:val="004C22AB"/>
    <w:rsid w:val="004C2387"/>
    <w:rsid w:val="004C2453"/>
    <w:rsid w:val="004C2C2C"/>
    <w:rsid w:val="004C2E64"/>
    <w:rsid w:val="004C3385"/>
    <w:rsid w:val="004C3753"/>
    <w:rsid w:val="004C3C14"/>
    <w:rsid w:val="004C41AC"/>
    <w:rsid w:val="004C48C9"/>
    <w:rsid w:val="004C5CDE"/>
    <w:rsid w:val="004C6060"/>
    <w:rsid w:val="004C6741"/>
    <w:rsid w:val="004C6B03"/>
    <w:rsid w:val="004C72F4"/>
    <w:rsid w:val="004C759B"/>
    <w:rsid w:val="004D091B"/>
    <w:rsid w:val="004D0FAF"/>
    <w:rsid w:val="004D1452"/>
    <w:rsid w:val="004D14E6"/>
    <w:rsid w:val="004D18DC"/>
    <w:rsid w:val="004D1DAB"/>
    <w:rsid w:val="004D25D0"/>
    <w:rsid w:val="004D2A47"/>
    <w:rsid w:val="004D2BD3"/>
    <w:rsid w:val="004D2CE5"/>
    <w:rsid w:val="004D2F46"/>
    <w:rsid w:val="004D3177"/>
    <w:rsid w:val="004D357E"/>
    <w:rsid w:val="004D3835"/>
    <w:rsid w:val="004D44E3"/>
    <w:rsid w:val="004D4598"/>
    <w:rsid w:val="004D45EB"/>
    <w:rsid w:val="004D491F"/>
    <w:rsid w:val="004D503A"/>
    <w:rsid w:val="004D5395"/>
    <w:rsid w:val="004D5715"/>
    <w:rsid w:val="004D5E86"/>
    <w:rsid w:val="004D5EE6"/>
    <w:rsid w:val="004D653B"/>
    <w:rsid w:val="004D6932"/>
    <w:rsid w:val="004D6B64"/>
    <w:rsid w:val="004D71C7"/>
    <w:rsid w:val="004D7562"/>
    <w:rsid w:val="004D7758"/>
    <w:rsid w:val="004D7D86"/>
    <w:rsid w:val="004E089A"/>
    <w:rsid w:val="004E0CEE"/>
    <w:rsid w:val="004E10A5"/>
    <w:rsid w:val="004E152F"/>
    <w:rsid w:val="004E158C"/>
    <w:rsid w:val="004E1785"/>
    <w:rsid w:val="004E1CA8"/>
    <w:rsid w:val="004E40BF"/>
    <w:rsid w:val="004E4155"/>
    <w:rsid w:val="004E41EA"/>
    <w:rsid w:val="004E4930"/>
    <w:rsid w:val="004E53F6"/>
    <w:rsid w:val="004E563A"/>
    <w:rsid w:val="004E5696"/>
    <w:rsid w:val="004E5710"/>
    <w:rsid w:val="004E571F"/>
    <w:rsid w:val="004E5A76"/>
    <w:rsid w:val="004E6134"/>
    <w:rsid w:val="004E62BA"/>
    <w:rsid w:val="004E647A"/>
    <w:rsid w:val="004E6624"/>
    <w:rsid w:val="004E6C30"/>
    <w:rsid w:val="004E6EE8"/>
    <w:rsid w:val="004E72BB"/>
    <w:rsid w:val="004E75F1"/>
    <w:rsid w:val="004F079A"/>
    <w:rsid w:val="004F1023"/>
    <w:rsid w:val="004F109C"/>
    <w:rsid w:val="004F137C"/>
    <w:rsid w:val="004F1537"/>
    <w:rsid w:val="004F18E8"/>
    <w:rsid w:val="004F1FBE"/>
    <w:rsid w:val="004F227C"/>
    <w:rsid w:val="004F2B37"/>
    <w:rsid w:val="004F2BD2"/>
    <w:rsid w:val="004F2FF5"/>
    <w:rsid w:val="004F3CCE"/>
    <w:rsid w:val="004F3DD4"/>
    <w:rsid w:val="004F52C3"/>
    <w:rsid w:val="004F548A"/>
    <w:rsid w:val="004F568F"/>
    <w:rsid w:val="004F5D1C"/>
    <w:rsid w:val="004F65DF"/>
    <w:rsid w:val="004F6E04"/>
    <w:rsid w:val="004F7142"/>
    <w:rsid w:val="004F733F"/>
    <w:rsid w:val="004F74AB"/>
    <w:rsid w:val="004F77EA"/>
    <w:rsid w:val="004F7EAD"/>
    <w:rsid w:val="00500969"/>
    <w:rsid w:val="00501877"/>
    <w:rsid w:val="005024F9"/>
    <w:rsid w:val="00502905"/>
    <w:rsid w:val="0050318C"/>
    <w:rsid w:val="005033AF"/>
    <w:rsid w:val="005036C3"/>
    <w:rsid w:val="00503C4F"/>
    <w:rsid w:val="00503C88"/>
    <w:rsid w:val="005046CB"/>
    <w:rsid w:val="00504AD3"/>
    <w:rsid w:val="00505138"/>
    <w:rsid w:val="0050513D"/>
    <w:rsid w:val="005059E6"/>
    <w:rsid w:val="0050637E"/>
    <w:rsid w:val="0050674B"/>
    <w:rsid w:val="00506EAB"/>
    <w:rsid w:val="00507793"/>
    <w:rsid w:val="005077A5"/>
    <w:rsid w:val="00507DB4"/>
    <w:rsid w:val="00510579"/>
    <w:rsid w:val="00510904"/>
    <w:rsid w:val="0051098F"/>
    <w:rsid w:val="00510A0F"/>
    <w:rsid w:val="005111B4"/>
    <w:rsid w:val="005116E5"/>
    <w:rsid w:val="00511E95"/>
    <w:rsid w:val="0051387F"/>
    <w:rsid w:val="0051439D"/>
    <w:rsid w:val="0051506C"/>
    <w:rsid w:val="005154F6"/>
    <w:rsid w:val="00515596"/>
    <w:rsid w:val="005173C5"/>
    <w:rsid w:val="00520571"/>
    <w:rsid w:val="00520B16"/>
    <w:rsid w:val="005211DE"/>
    <w:rsid w:val="00521608"/>
    <w:rsid w:val="0052184C"/>
    <w:rsid w:val="0052192C"/>
    <w:rsid w:val="005220E2"/>
    <w:rsid w:val="005224DD"/>
    <w:rsid w:val="00522887"/>
    <w:rsid w:val="00522F7A"/>
    <w:rsid w:val="00523A7E"/>
    <w:rsid w:val="00524024"/>
    <w:rsid w:val="00525297"/>
    <w:rsid w:val="00525707"/>
    <w:rsid w:val="00525D1F"/>
    <w:rsid w:val="00525E28"/>
    <w:rsid w:val="00526045"/>
    <w:rsid w:val="00526262"/>
    <w:rsid w:val="0052631D"/>
    <w:rsid w:val="00526437"/>
    <w:rsid w:val="00526754"/>
    <w:rsid w:val="00526D05"/>
    <w:rsid w:val="00526E4F"/>
    <w:rsid w:val="0052703E"/>
    <w:rsid w:val="005276EB"/>
    <w:rsid w:val="00532927"/>
    <w:rsid w:val="005330D9"/>
    <w:rsid w:val="00533394"/>
    <w:rsid w:val="005339C5"/>
    <w:rsid w:val="00533FA2"/>
    <w:rsid w:val="00534013"/>
    <w:rsid w:val="00534500"/>
    <w:rsid w:val="005345BC"/>
    <w:rsid w:val="00535089"/>
    <w:rsid w:val="00535428"/>
    <w:rsid w:val="00535537"/>
    <w:rsid w:val="005356F5"/>
    <w:rsid w:val="0053622C"/>
    <w:rsid w:val="00536CF5"/>
    <w:rsid w:val="00536FEB"/>
    <w:rsid w:val="00537230"/>
    <w:rsid w:val="0053744F"/>
    <w:rsid w:val="005376D8"/>
    <w:rsid w:val="005378EC"/>
    <w:rsid w:val="00540001"/>
    <w:rsid w:val="005404A3"/>
    <w:rsid w:val="0054106E"/>
    <w:rsid w:val="005410AB"/>
    <w:rsid w:val="005412A8"/>
    <w:rsid w:val="00541802"/>
    <w:rsid w:val="00541B4B"/>
    <w:rsid w:val="00542230"/>
    <w:rsid w:val="00542527"/>
    <w:rsid w:val="00542608"/>
    <w:rsid w:val="00542A40"/>
    <w:rsid w:val="00542AF2"/>
    <w:rsid w:val="00542F35"/>
    <w:rsid w:val="00543940"/>
    <w:rsid w:val="00543951"/>
    <w:rsid w:val="005439BE"/>
    <w:rsid w:val="00543CA8"/>
    <w:rsid w:val="0054495B"/>
    <w:rsid w:val="00544C51"/>
    <w:rsid w:val="00544E29"/>
    <w:rsid w:val="0054595F"/>
    <w:rsid w:val="0054631E"/>
    <w:rsid w:val="005467BD"/>
    <w:rsid w:val="00546818"/>
    <w:rsid w:val="00547628"/>
    <w:rsid w:val="005479EC"/>
    <w:rsid w:val="00547C62"/>
    <w:rsid w:val="00550088"/>
    <w:rsid w:val="00551265"/>
    <w:rsid w:val="00552020"/>
    <w:rsid w:val="00552965"/>
    <w:rsid w:val="00552B36"/>
    <w:rsid w:val="005534E9"/>
    <w:rsid w:val="00553661"/>
    <w:rsid w:val="00553BD4"/>
    <w:rsid w:val="00554374"/>
    <w:rsid w:val="00554686"/>
    <w:rsid w:val="0055478E"/>
    <w:rsid w:val="005548A5"/>
    <w:rsid w:val="00555710"/>
    <w:rsid w:val="00555866"/>
    <w:rsid w:val="00555A6D"/>
    <w:rsid w:val="00556341"/>
    <w:rsid w:val="00556870"/>
    <w:rsid w:val="00556956"/>
    <w:rsid w:val="00556B0B"/>
    <w:rsid w:val="00556BBC"/>
    <w:rsid w:val="00556C85"/>
    <w:rsid w:val="0055742B"/>
    <w:rsid w:val="00557961"/>
    <w:rsid w:val="00557A8F"/>
    <w:rsid w:val="00557B14"/>
    <w:rsid w:val="00560665"/>
    <w:rsid w:val="005618BD"/>
    <w:rsid w:val="00561B11"/>
    <w:rsid w:val="005621EA"/>
    <w:rsid w:val="0056223B"/>
    <w:rsid w:val="005623A1"/>
    <w:rsid w:val="00562D57"/>
    <w:rsid w:val="00563FFE"/>
    <w:rsid w:val="005645B4"/>
    <w:rsid w:val="0056479D"/>
    <w:rsid w:val="00564F32"/>
    <w:rsid w:val="00565107"/>
    <w:rsid w:val="00565275"/>
    <w:rsid w:val="0056527A"/>
    <w:rsid w:val="005658B4"/>
    <w:rsid w:val="00565B80"/>
    <w:rsid w:val="00566110"/>
    <w:rsid w:val="0056732F"/>
    <w:rsid w:val="005673F7"/>
    <w:rsid w:val="00567629"/>
    <w:rsid w:val="00567C64"/>
    <w:rsid w:val="00567FD0"/>
    <w:rsid w:val="00570707"/>
    <w:rsid w:val="0057083A"/>
    <w:rsid w:val="00571503"/>
    <w:rsid w:val="00571A80"/>
    <w:rsid w:val="005726D7"/>
    <w:rsid w:val="00572B32"/>
    <w:rsid w:val="00572D9B"/>
    <w:rsid w:val="00572DD3"/>
    <w:rsid w:val="00572E8C"/>
    <w:rsid w:val="005731EF"/>
    <w:rsid w:val="00573541"/>
    <w:rsid w:val="00573F24"/>
    <w:rsid w:val="005740D2"/>
    <w:rsid w:val="00574C71"/>
    <w:rsid w:val="00574F8C"/>
    <w:rsid w:val="00574F99"/>
    <w:rsid w:val="0057524E"/>
    <w:rsid w:val="00575383"/>
    <w:rsid w:val="00575834"/>
    <w:rsid w:val="00575F00"/>
    <w:rsid w:val="00576051"/>
    <w:rsid w:val="0057660A"/>
    <w:rsid w:val="00576A86"/>
    <w:rsid w:val="00576B79"/>
    <w:rsid w:val="00576C18"/>
    <w:rsid w:val="00577AB3"/>
    <w:rsid w:val="00580095"/>
    <w:rsid w:val="0058038D"/>
    <w:rsid w:val="00580510"/>
    <w:rsid w:val="005807D1"/>
    <w:rsid w:val="00580FA5"/>
    <w:rsid w:val="005818E6"/>
    <w:rsid w:val="00581C17"/>
    <w:rsid w:val="00581EA2"/>
    <w:rsid w:val="005825FF"/>
    <w:rsid w:val="00582693"/>
    <w:rsid w:val="005826B4"/>
    <w:rsid w:val="0058289F"/>
    <w:rsid w:val="0058290D"/>
    <w:rsid w:val="00583501"/>
    <w:rsid w:val="0058368B"/>
    <w:rsid w:val="00584097"/>
    <w:rsid w:val="00584505"/>
    <w:rsid w:val="005847B5"/>
    <w:rsid w:val="00584991"/>
    <w:rsid w:val="00584A52"/>
    <w:rsid w:val="005850D7"/>
    <w:rsid w:val="00585412"/>
    <w:rsid w:val="0058556F"/>
    <w:rsid w:val="00585D22"/>
    <w:rsid w:val="00585FD3"/>
    <w:rsid w:val="00586391"/>
    <w:rsid w:val="0058658E"/>
    <w:rsid w:val="005867A9"/>
    <w:rsid w:val="00586D12"/>
    <w:rsid w:val="00587058"/>
    <w:rsid w:val="005871F8"/>
    <w:rsid w:val="005871FE"/>
    <w:rsid w:val="0058729D"/>
    <w:rsid w:val="005876A3"/>
    <w:rsid w:val="00587859"/>
    <w:rsid w:val="0058789D"/>
    <w:rsid w:val="00587B33"/>
    <w:rsid w:val="00587B6F"/>
    <w:rsid w:val="00587F39"/>
    <w:rsid w:val="00590640"/>
    <w:rsid w:val="00590710"/>
    <w:rsid w:val="00590CA2"/>
    <w:rsid w:val="00590CCF"/>
    <w:rsid w:val="0059123E"/>
    <w:rsid w:val="005916F0"/>
    <w:rsid w:val="0059208A"/>
    <w:rsid w:val="005924CB"/>
    <w:rsid w:val="005927D1"/>
    <w:rsid w:val="0059447B"/>
    <w:rsid w:val="0059460B"/>
    <w:rsid w:val="00594E3C"/>
    <w:rsid w:val="00594EF7"/>
    <w:rsid w:val="00595670"/>
    <w:rsid w:val="005958C9"/>
    <w:rsid w:val="00595BF5"/>
    <w:rsid w:val="005962BA"/>
    <w:rsid w:val="00596525"/>
    <w:rsid w:val="00596661"/>
    <w:rsid w:val="005966FB"/>
    <w:rsid w:val="00597093"/>
    <w:rsid w:val="005979F2"/>
    <w:rsid w:val="005A09D0"/>
    <w:rsid w:val="005A0E09"/>
    <w:rsid w:val="005A15E4"/>
    <w:rsid w:val="005A160D"/>
    <w:rsid w:val="005A1B9D"/>
    <w:rsid w:val="005A240B"/>
    <w:rsid w:val="005A2495"/>
    <w:rsid w:val="005A280F"/>
    <w:rsid w:val="005A35EF"/>
    <w:rsid w:val="005A39FE"/>
    <w:rsid w:val="005A4408"/>
    <w:rsid w:val="005A48CA"/>
    <w:rsid w:val="005A4D04"/>
    <w:rsid w:val="005A5754"/>
    <w:rsid w:val="005A60BB"/>
    <w:rsid w:val="005A647E"/>
    <w:rsid w:val="005A6BA7"/>
    <w:rsid w:val="005A707E"/>
    <w:rsid w:val="005A78AE"/>
    <w:rsid w:val="005A7D34"/>
    <w:rsid w:val="005A7DD1"/>
    <w:rsid w:val="005B08A2"/>
    <w:rsid w:val="005B09B3"/>
    <w:rsid w:val="005B0DC4"/>
    <w:rsid w:val="005B104C"/>
    <w:rsid w:val="005B10A5"/>
    <w:rsid w:val="005B18C3"/>
    <w:rsid w:val="005B21A3"/>
    <w:rsid w:val="005B22B3"/>
    <w:rsid w:val="005B25AA"/>
    <w:rsid w:val="005B2D81"/>
    <w:rsid w:val="005B3082"/>
    <w:rsid w:val="005B384E"/>
    <w:rsid w:val="005B42BF"/>
    <w:rsid w:val="005B42E2"/>
    <w:rsid w:val="005B442D"/>
    <w:rsid w:val="005B44FD"/>
    <w:rsid w:val="005B5382"/>
    <w:rsid w:val="005B593A"/>
    <w:rsid w:val="005B6377"/>
    <w:rsid w:val="005B70F5"/>
    <w:rsid w:val="005B7915"/>
    <w:rsid w:val="005B7ADF"/>
    <w:rsid w:val="005B7B55"/>
    <w:rsid w:val="005B7EE4"/>
    <w:rsid w:val="005B7FEC"/>
    <w:rsid w:val="005C1068"/>
    <w:rsid w:val="005C1A1A"/>
    <w:rsid w:val="005C1B68"/>
    <w:rsid w:val="005C2C7F"/>
    <w:rsid w:val="005C2D6E"/>
    <w:rsid w:val="005C2E61"/>
    <w:rsid w:val="005C32B8"/>
    <w:rsid w:val="005C4749"/>
    <w:rsid w:val="005C49A8"/>
    <w:rsid w:val="005C4B2B"/>
    <w:rsid w:val="005C4C09"/>
    <w:rsid w:val="005C4C73"/>
    <w:rsid w:val="005C50C9"/>
    <w:rsid w:val="005C5227"/>
    <w:rsid w:val="005C5D22"/>
    <w:rsid w:val="005C6549"/>
    <w:rsid w:val="005C69DB"/>
    <w:rsid w:val="005C6CE4"/>
    <w:rsid w:val="005C6D81"/>
    <w:rsid w:val="005C7159"/>
    <w:rsid w:val="005C7DBD"/>
    <w:rsid w:val="005D12CE"/>
    <w:rsid w:val="005D1AE2"/>
    <w:rsid w:val="005D1F0D"/>
    <w:rsid w:val="005D2A2B"/>
    <w:rsid w:val="005D2AE8"/>
    <w:rsid w:val="005D4C45"/>
    <w:rsid w:val="005D5C39"/>
    <w:rsid w:val="005D5EFF"/>
    <w:rsid w:val="005D6A46"/>
    <w:rsid w:val="005D7467"/>
    <w:rsid w:val="005D77A2"/>
    <w:rsid w:val="005D790C"/>
    <w:rsid w:val="005D7B51"/>
    <w:rsid w:val="005D7C39"/>
    <w:rsid w:val="005D7EF5"/>
    <w:rsid w:val="005E05AC"/>
    <w:rsid w:val="005E0A01"/>
    <w:rsid w:val="005E0C1B"/>
    <w:rsid w:val="005E1BE1"/>
    <w:rsid w:val="005E1D34"/>
    <w:rsid w:val="005E2492"/>
    <w:rsid w:val="005E27E1"/>
    <w:rsid w:val="005E2ADF"/>
    <w:rsid w:val="005E2D08"/>
    <w:rsid w:val="005E2D57"/>
    <w:rsid w:val="005E308D"/>
    <w:rsid w:val="005E344B"/>
    <w:rsid w:val="005E36CD"/>
    <w:rsid w:val="005E39BE"/>
    <w:rsid w:val="005E39C1"/>
    <w:rsid w:val="005E3DBF"/>
    <w:rsid w:val="005E4ACC"/>
    <w:rsid w:val="005E4C8A"/>
    <w:rsid w:val="005E4CBD"/>
    <w:rsid w:val="005E4EBC"/>
    <w:rsid w:val="005E4F2B"/>
    <w:rsid w:val="005E56E7"/>
    <w:rsid w:val="005E5DFC"/>
    <w:rsid w:val="005E5EC2"/>
    <w:rsid w:val="005E6027"/>
    <w:rsid w:val="005E62CB"/>
    <w:rsid w:val="005E6650"/>
    <w:rsid w:val="005E66F1"/>
    <w:rsid w:val="005E6978"/>
    <w:rsid w:val="005E6A30"/>
    <w:rsid w:val="005E6A9B"/>
    <w:rsid w:val="005E7A4C"/>
    <w:rsid w:val="005E7FBB"/>
    <w:rsid w:val="005F0A97"/>
    <w:rsid w:val="005F0C04"/>
    <w:rsid w:val="005F1306"/>
    <w:rsid w:val="005F1484"/>
    <w:rsid w:val="005F175A"/>
    <w:rsid w:val="005F188B"/>
    <w:rsid w:val="005F18BF"/>
    <w:rsid w:val="005F1A72"/>
    <w:rsid w:val="005F2070"/>
    <w:rsid w:val="005F2160"/>
    <w:rsid w:val="005F21A7"/>
    <w:rsid w:val="005F27AA"/>
    <w:rsid w:val="005F27E8"/>
    <w:rsid w:val="005F29C6"/>
    <w:rsid w:val="005F2D8C"/>
    <w:rsid w:val="005F34E5"/>
    <w:rsid w:val="005F3A5B"/>
    <w:rsid w:val="005F43F2"/>
    <w:rsid w:val="005F4566"/>
    <w:rsid w:val="005F4894"/>
    <w:rsid w:val="005F52C5"/>
    <w:rsid w:val="005F55FE"/>
    <w:rsid w:val="005F5649"/>
    <w:rsid w:val="005F5B3E"/>
    <w:rsid w:val="005F5DEC"/>
    <w:rsid w:val="005F5FE6"/>
    <w:rsid w:val="005F6989"/>
    <w:rsid w:val="005F6CFC"/>
    <w:rsid w:val="005F7020"/>
    <w:rsid w:val="005F735A"/>
    <w:rsid w:val="005F75E6"/>
    <w:rsid w:val="005F76A8"/>
    <w:rsid w:val="005F76F4"/>
    <w:rsid w:val="005F796F"/>
    <w:rsid w:val="006003EB"/>
    <w:rsid w:val="00600573"/>
    <w:rsid w:val="00600831"/>
    <w:rsid w:val="00600C83"/>
    <w:rsid w:val="00600CC2"/>
    <w:rsid w:val="00600DD0"/>
    <w:rsid w:val="0060112F"/>
    <w:rsid w:val="0060113D"/>
    <w:rsid w:val="006011CA"/>
    <w:rsid w:val="00601562"/>
    <w:rsid w:val="00601AC2"/>
    <w:rsid w:val="00601F5F"/>
    <w:rsid w:val="0060206E"/>
    <w:rsid w:val="00602205"/>
    <w:rsid w:val="006027CA"/>
    <w:rsid w:val="00602AEA"/>
    <w:rsid w:val="00602CED"/>
    <w:rsid w:val="00602CF5"/>
    <w:rsid w:val="0060331E"/>
    <w:rsid w:val="006036AA"/>
    <w:rsid w:val="00603A05"/>
    <w:rsid w:val="006040C4"/>
    <w:rsid w:val="00604552"/>
    <w:rsid w:val="00604C6E"/>
    <w:rsid w:val="0060589A"/>
    <w:rsid w:val="00605CA6"/>
    <w:rsid w:val="00605EDF"/>
    <w:rsid w:val="006068BF"/>
    <w:rsid w:val="00606AAD"/>
    <w:rsid w:val="00606ED4"/>
    <w:rsid w:val="00606FB4"/>
    <w:rsid w:val="00607052"/>
    <w:rsid w:val="006078F3"/>
    <w:rsid w:val="00607B27"/>
    <w:rsid w:val="00610EA3"/>
    <w:rsid w:val="00610F97"/>
    <w:rsid w:val="00611D8D"/>
    <w:rsid w:val="00611DC3"/>
    <w:rsid w:val="00611FE8"/>
    <w:rsid w:val="00612DE0"/>
    <w:rsid w:val="0061346A"/>
    <w:rsid w:val="00613531"/>
    <w:rsid w:val="00613B94"/>
    <w:rsid w:val="00614567"/>
    <w:rsid w:val="0061589F"/>
    <w:rsid w:val="00616039"/>
    <w:rsid w:val="0061618B"/>
    <w:rsid w:val="0061659D"/>
    <w:rsid w:val="0061768B"/>
    <w:rsid w:val="00620EFF"/>
    <w:rsid w:val="00621938"/>
    <w:rsid w:val="00621AD5"/>
    <w:rsid w:val="00622492"/>
    <w:rsid w:val="0062265D"/>
    <w:rsid w:val="0062269C"/>
    <w:rsid w:val="0062296B"/>
    <w:rsid w:val="00623533"/>
    <w:rsid w:val="006235DB"/>
    <w:rsid w:val="00623652"/>
    <w:rsid w:val="006237E5"/>
    <w:rsid w:val="00623866"/>
    <w:rsid w:val="00623D96"/>
    <w:rsid w:val="00624981"/>
    <w:rsid w:val="006249EA"/>
    <w:rsid w:val="00624FAA"/>
    <w:rsid w:val="006253D9"/>
    <w:rsid w:val="0062550B"/>
    <w:rsid w:val="00625930"/>
    <w:rsid w:val="00625E34"/>
    <w:rsid w:val="0062738A"/>
    <w:rsid w:val="00630A64"/>
    <w:rsid w:val="00631394"/>
    <w:rsid w:val="00631568"/>
    <w:rsid w:val="00631F1A"/>
    <w:rsid w:val="00631FC1"/>
    <w:rsid w:val="006321C1"/>
    <w:rsid w:val="006327F3"/>
    <w:rsid w:val="00632C11"/>
    <w:rsid w:val="00632C9D"/>
    <w:rsid w:val="006331A7"/>
    <w:rsid w:val="006332CA"/>
    <w:rsid w:val="00633EBB"/>
    <w:rsid w:val="0063416F"/>
    <w:rsid w:val="00634B15"/>
    <w:rsid w:val="00635690"/>
    <w:rsid w:val="00635894"/>
    <w:rsid w:val="00635AC0"/>
    <w:rsid w:val="00635D5F"/>
    <w:rsid w:val="00635DB5"/>
    <w:rsid w:val="006364CC"/>
    <w:rsid w:val="00637466"/>
    <w:rsid w:val="006376AC"/>
    <w:rsid w:val="00637C6C"/>
    <w:rsid w:val="006402AF"/>
    <w:rsid w:val="00640C98"/>
    <w:rsid w:val="006411B8"/>
    <w:rsid w:val="00641521"/>
    <w:rsid w:val="00641898"/>
    <w:rsid w:val="006419A5"/>
    <w:rsid w:val="00641C7F"/>
    <w:rsid w:val="006424CE"/>
    <w:rsid w:val="00644042"/>
    <w:rsid w:val="006440E0"/>
    <w:rsid w:val="006442F6"/>
    <w:rsid w:val="0064455C"/>
    <w:rsid w:val="00644612"/>
    <w:rsid w:val="0064498B"/>
    <w:rsid w:val="006450DF"/>
    <w:rsid w:val="006450EF"/>
    <w:rsid w:val="006455AC"/>
    <w:rsid w:val="00645705"/>
    <w:rsid w:val="00645B37"/>
    <w:rsid w:val="00645CF4"/>
    <w:rsid w:val="00645D24"/>
    <w:rsid w:val="00645F97"/>
    <w:rsid w:val="0064611E"/>
    <w:rsid w:val="006469BC"/>
    <w:rsid w:val="006469E9"/>
    <w:rsid w:val="00647068"/>
    <w:rsid w:val="0064763B"/>
    <w:rsid w:val="006477E3"/>
    <w:rsid w:val="00647B7A"/>
    <w:rsid w:val="00647C28"/>
    <w:rsid w:val="0065091A"/>
    <w:rsid w:val="00650A90"/>
    <w:rsid w:val="00650C3E"/>
    <w:rsid w:val="00651031"/>
    <w:rsid w:val="00651CC6"/>
    <w:rsid w:val="006526E2"/>
    <w:rsid w:val="0065302D"/>
    <w:rsid w:val="0065333A"/>
    <w:rsid w:val="006539E3"/>
    <w:rsid w:val="00653A4E"/>
    <w:rsid w:val="006541FC"/>
    <w:rsid w:val="0065441F"/>
    <w:rsid w:val="006548C7"/>
    <w:rsid w:val="0065528A"/>
    <w:rsid w:val="00655CFC"/>
    <w:rsid w:val="00655ED1"/>
    <w:rsid w:val="00656015"/>
    <w:rsid w:val="0065691C"/>
    <w:rsid w:val="006570C7"/>
    <w:rsid w:val="00657664"/>
    <w:rsid w:val="006578EB"/>
    <w:rsid w:val="0066003B"/>
    <w:rsid w:val="006601FB"/>
    <w:rsid w:val="00660C88"/>
    <w:rsid w:val="00661068"/>
    <w:rsid w:val="006614B8"/>
    <w:rsid w:val="0066153C"/>
    <w:rsid w:val="00661E5D"/>
    <w:rsid w:val="00661EE0"/>
    <w:rsid w:val="00662468"/>
    <w:rsid w:val="006626F6"/>
    <w:rsid w:val="00662D1E"/>
    <w:rsid w:val="00662F48"/>
    <w:rsid w:val="00663652"/>
    <w:rsid w:val="006637C9"/>
    <w:rsid w:val="00663BF3"/>
    <w:rsid w:val="006640CA"/>
    <w:rsid w:val="00664623"/>
    <w:rsid w:val="00664632"/>
    <w:rsid w:val="00665973"/>
    <w:rsid w:val="00665BB9"/>
    <w:rsid w:val="00665FB2"/>
    <w:rsid w:val="00666220"/>
    <w:rsid w:val="0066654E"/>
    <w:rsid w:val="00666751"/>
    <w:rsid w:val="00667119"/>
    <w:rsid w:val="00667231"/>
    <w:rsid w:val="006675CB"/>
    <w:rsid w:val="0067054C"/>
    <w:rsid w:val="006708F9"/>
    <w:rsid w:val="00670D73"/>
    <w:rsid w:val="00670F64"/>
    <w:rsid w:val="00671481"/>
    <w:rsid w:val="0067183D"/>
    <w:rsid w:val="00671A0E"/>
    <w:rsid w:val="00672033"/>
    <w:rsid w:val="0067217A"/>
    <w:rsid w:val="006722D3"/>
    <w:rsid w:val="00672489"/>
    <w:rsid w:val="0067258C"/>
    <w:rsid w:val="006725D1"/>
    <w:rsid w:val="00673286"/>
    <w:rsid w:val="00673F44"/>
    <w:rsid w:val="00674364"/>
    <w:rsid w:val="006748B6"/>
    <w:rsid w:val="00674929"/>
    <w:rsid w:val="0067511D"/>
    <w:rsid w:val="0067574E"/>
    <w:rsid w:val="006758BA"/>
    <w:rsid w:val="006764BF"/>
    <w:rsid w:val="0067677E"/>
    <w:rsid w:val="00676B1C"/>
    <w:rsid w:val="00676DFC"/>
    <w:rsid w:val="00677015"/>
    <w:rsid w:val="006776B5"/>
    <w:rsid w:val="00677767"/>
    <w:rsid w:val="0067779D"/>
    <w:rsid w:val="00677A4B"/>
    <w:rsid w:val="00677EB5"/>
    <w:rsid w:val="00680055"/>
    <w:rsid w:val="006807B8"/>
    <w:rsid w:val="00680986"/>
    <w:rsid w:val="00680C3F"/>
    <w:rsid w:val="00681A79"/>
    <w:rsid w:val="006825A6"/>
    <w:rsid w:val="00683210"/>
    <w:rsid w:val="006834AA"/>
    <w:rsid w:val="006836CA"/>
    <w:rsid w:val="00683A72"/>
    <w:rsid w:val="0068458D"/>
    <w:rsid w:val="00684E9F"/>
    <w:rsid w:val="0068503F"/>
    <w:rsid w:val="00685C2F"/>
    <w:rsid w:val="0068674E"/>
    <w:rsid w:val="00686BB4"/>
    <w:rsid w:val="00686BE6"/>
    <w:rsid w:val="00686D49"/>
    <w:rsid w:val="00687847"/>
    <w:rsid w:val="006902AA"/>
    <w:rsid w:val="00690A54"/>
    <w:rsid w:val="00691C2A"/>
    <w:rsid w:val="00691D2B"/>
    <w:rsid w:val="00691DC9"/>
    <w:rsid w:val="00692307"/>
    <w:rsid w:val="006927CF"/>
    <w:rsid w:val="006928DF"/>
    <w:rsid w:val="0069351C"/>
    <w:rsid w:val="006937AF"/>
    <w:rsid w:val="00693BC3"/>
    <w:rsid w:val="00693C27"/>
    <w:rsid w:val="00693D02"/>
    <w:rsid w:val="00693DAE"/>
    <w:rsid w:val="00694212"/>
    <w:rsid w:val="006942D7"/>
    <w:rsid w:val="006943E1"/>
    <w:rsid w:val="00694DA0"/>
    <w:rsid w:val="00694E64"/>
    <w:rsid w:val="0069523B"/>
    <w:rsid w:val="00695E93"/>
    <w:rsid w:val="00696142"/>
    <w:rsid w:val="006970A3"/>
    <w:rsid w:val="006970E7"/>
    <w:rsid w:val="00697731"/>
    <w:rsid w:val="0069791F"/>
    <w:rsid w:val="00697B15"/>
    <w:rsid w:val="00697C97"/>
    <w:rsid w:val="006A07D6"/>
    <w:rsid w:val="006A090F"/>
    <w:rsid w:val="006A1872"/>
    <w:rsid w:val="006A189C"/>
    <w:rsid w:val="006A1DB5"/>
    <w:rsid w:val="006A257C"/>
    <w:rsid w:val="006A273A"/>
    <w:rsid w:val="006A2FF3"/>
    <w:rsid w:val="006A35AB"/>
    <w:rsid w:val="006A3CEF"/>
    <w:rsid w:val="006A3D9E"/>
    <w:rsid w:val="006A4165"/>
    <w:rsid w:val="006A4CCD"/>
    <w:rsid w:val="006A4F4C"/>
    <w:rsid w:val="006A4F8B"/>
    <w:rsid w:val="006A5121"/>
    <w:rsid w:val="006A5387"/>
    <w:rsid w:val="006A59B9"/>
    <w:rsid w:val="006A6D9A"/>
    <w:rsid w:val="006A6EDA"/>
    <w:rsid w:val="006A7920"/>
    <w:rsid w:val="006A7E01"/>
    <w:rsid w:val="006B1217"/>
    <w:rsid w:val="006B16F1"/>
    <w:rsid w:val="006B1761"/>
    <w:rsid w:val="006B1A8F"/>
    <w:rsid w:val="006B23A1"/>
    <w:rsid w:val="006B3024"/>
    <w:rsid w:val="006B4CF6"/>
    <w:rsid w:val="006B4D49"/>
    <w:rsid w:val="006B4F3D"/>
    <w:rsid w:val="006B51FA"/>
    <w:rsid w:val="006B5767"/>
    <w:rsid w:val="006B5778"/>
    <w:rsid w:val="006B58AC"/>
    <w:rsid w:val="006B5D97"/>
    <w:rsid w:val="006B5EA7"/>
    <w:rsid w:val="006B67C7"/>
    <w:rsid w:val="006B704E"/>
    <w:rsid w:val="006B7254"/>
    <w:rsid w:val="006B7458"/>
    <w:rsid w:val="006B7D13"/>
    <w:rsid w:val="006C037D"/>
    <w:rsid w:val="006C0B65"/>
    <w:rsid w:val="006C0D34"/>
    <w:rsid w:val="006C19FA"/>
    <w:rsid w:val="006C23B9"/>
    <w:rsid w:val="006C2777"/>
    <w:rsid w:val="006C2C3E"/>
    <w:rsid w:val="006C2E10"/>
    <w:rsid w:val="006C2F2B"/>
    <w:rsid w:val="006C362B"/>
    <w:rsid w:val="006C3D94"/>
    <w:rsid w:val="006C40C5"/>
    <w:rsid w:val="006C4601"/>
    <w:rsid w:val="006C4A90"/>
    <w:rsid w:val="006C522F"/>
    <w:rsid w:val="006C56DC"/>
    <w:rsid w:val="006C7264"/>
    <w:rsid w:val="006C7F6D"/>
    <w:rsid w:val="006D031C"/>
    <w:rsid w:val="006D03D2"/>
    <w:rsid w:val="006D09A1"/>
    <w:rsid w:val="006D0C6B"/>
    <w:rsid w:val="006D1E9C"/>
    <w:rsid w:val="006D2E5A"/>
    <w:rsid w:val="006D3318"/>
    <w:rsid w:val="006D3436"/>
    <w:rsid w:val="006D3741"/>
    <w:rsid w:val="006D38A4"/>
    <w:rsid w:val="006D3C0B"/>
    <w:rsid w:val="006D3F6A"/>
    <w:rsid w:val="006D4382"/>
    <w:rsid w:val="006D4F77"/>
    <w:rsid w:val="006D567E"/>
    <w:rsid w:val="006D61F1"/>
    <w:rsid w:val="006D68A9"/>
    <w:rsid w:val="006D6A33"/>
    <w:rsid w:val="006D6BA3"/>
    <w:rsid w:val="006D7244"/>
    <w:rsid w:val="006E0193"/>
    <w:rsid w:val="006E06B6"/>
    <w:rsid w:val="006E0876"/>
    <w:rsid w:val="006E0B76"/>
    <w:rsid w:val="006E125A"/>
    <w:rsid w:val="006E126A"/>
    <w:rsid w:val="006E1285"/>
    <w:rsid w:val="006E1704"/>
    <w:rsid w:val="006E1DAC"/>
    <w:rsid w:val="006E22B9"/>
    <w:rsid w:val="006E28ED"/>
    <w:rsid w:val="006E3044"/>
    <w:rsid w:val="006E35C8"/>
    <w:rsid w:val="006E37D9"/>
    <w:rsid w:val="006E37E9"/>
    <w:rsid w:val="006E3839"/>
    <w:rsid w:val="006E3F76"/>
    <w:rsid w:val="006E4083"/>
    <w:rsid w:val="006E454A"/>
    <w:rsid w:val="006E4F25"/>
    <w:rsid w:val="006E4FC4"/>
    <w:rsid w:val="006E5046"/>
    <w:rsid w:val="006E653C"/>
    <w:rsid w:val="006E65AD"/>
    <w:rsid w:val="006E71DD"/>
    <w:rsid w:val="006E7289"/>
    <w:rsid w:val="006E7337"/>
    <w:rsid w:val="006E76CA"/>
    <w:rsid w:val="006F0C69"/>
    <w:rsid w:val="006F1588"/>
    <w:rsid w:val="006F2481"/>
    <w:rsid w:val="006F2807"/>
    <w:rsid w:val="006F2B36"/>
    <w:rsid w:val="006F2FB2"/>
    <w:rsid w:val="006F3034"/>
    <w:rsid w:val="006F304E"/>
    <w:rsid w:val="006F31A5"/>
    <w:rsid w:val="006F3DDD"/>
    <w:rsid w:val="006F4040"/>
    <w:rsid w:val="006F40AA"/>
    <w:rsid w:val="006F418D"/>
    <w:rsid w:val="006F4241"/>
    <w:rsid w:val="006F47A0"/>
    <w:rsid w:val="006F4D35"/>
    <w:rsid w:val="006F51E1"/>
    <w:rsid w:val="006F5593"/>
    <w:rsid w:val="006F587E"/>
    <w:rsid w:val="006F592E"/>
    <w:rsid w:val="006F5D0C"/>
    <w:rsid w:val="006F5D10"/>
    <w:rsid w:val="006F625B"/>
    <w:rsid w:val="006F6419"/>
    <w:rsid w:val="006F6537"/>
    <w:rsid w:val="006F65B5"/>
    <w:rsid w:val="006F6809"/>
    <w:rsid w:val="006F70D2"/>
    <w:rsid w:val="006F79DA"/>
    <w:rsid w:val="007003F1"/>
    <w:rsid w:val="00700633"/>
    <w:rsid w:val="00700F55"/>
    <w:rsid w:val="0070123A"/>
    <w:rsid w:val="00701311"/>
    <w:rsid w:val="00701B96"/>
    <w:rsid w:val="00701F30"/>
    <w:rsid w:val="007021CC"/>
    <w:rsid w:val="00703DD0"/>
    <w:rsid w:val="00703FA5"/>
    <w:rsid w:val="007041C2"/>
    <w:rsid w:val="00704A26"/>
    <w:rsid w:val="00704C38"/>
    <w:rsid w:val="007053E8"/>
    <w:rsid w:val="00705895"/>
    <w:rsid w:val="00706290"/>
    <w:rsid w:val="0070678D"/>
    <w:rsid w:val="00706CC4"/>
    <w:rsid w:val="00706D48"/>
    <w:rsid w:val="00706D90"/>
    <w:rsid w:val="00706EA2"/>
    <w:rsid w:val="00706F75"/>
    <w:rsid w:val="00707251"/>
    <w:rsid w:val="0070756E"/>
    <w:rsid w:val="00710B3D"/>
    <w:rsid w:val="00710BB0"/>
    <w:rsid w:val="00710F67"/>
    <w:rsid w:val="0071155B"/>
    <w:rsid w:val="007119A2"/>
    <w:rsid w:val="00712A3B"/>
    <w:rsid w:val="00712C57"/>
    <w:rsid w:val="00712FF8"/>
    <w:rsid w:val="00713433"/>
    <w:rsid w:val="00713B88"/>
    <w:rsid w:val="00713C2A"/>
    <w:rsid w:val="00714367"/>
    <w:rsid w:val="007144D8"/>
    <w:rsid w:val="0071467C"/>
    <w:rsid w:val="0071524E"/>
    <w:rsid w:val="0071542E"/>
    <w:rsid w:val="00715871"/>
    <w:rsid w:val="00715C44"/>
    <w:rsid w:val="007160A6"/>
    <w:rsid w:val="007160B8"/>
    <w:rsid w:val="007161D4"/>
    <w:rsid w:val="00716A46"/>
    <w:rsid w:val="00716D1B"/>
    <w:rsid w:val="00717090"/>
    <w:rsid w:val="0071780A"/>
    <w:rsid w:val="00717936"/>
    <w:rsid w:val="00717FB1"/>
    <w:rsid w:val="00720873"/>
    <w:rsid w:val="00720A15"/>
    <w:rsid w:val="00720C37"/>
    <w:rsid w:val="0072112D"/>
    <w:rsid w:val="00721B60"/>
    <w:rsid w:val="0072208F"/>
    <w:rsid w:val="007227E3"/>
    <w:rsid w:val="007227E8"/>
    <w:rsid w:val="00722A05"/>
    <w:rsid w:val="00722D05"/>
    <w:rsid w:val="00723EDE"/>
    <w:rsid w:val="00724074"/>
    <w:rsid w:val="00724A39"/>
    <w:rsid w:val="0072519B"/>
    <w:rsid w:val="007254AA"/>
    <w:rsid w:val="00725B58"/>
    <w:rsid w:val="007273CC"/>
    <w:rsid w:val="00727677"/>
    <w:rsid w:val="007277CD"/>
    <w:rsid w:val="00727E47"/>
    <w:rsid w:val="0073065F"/>
    <w:rsid w:val="00730B73"/>
    <w:rsid w:val="00731D81"/>
    <w:rsid w:val="00732C08"/>
    <w:rsid w:val="00732E67"/>
    <w:rsid w:val="00733C41"/>
    <w:rsid w:val="00734EBB"/>
    <w:rsid w:val="00735027"/>
    <w:rsid w:val="0073534C"/>
    <w:rsid w:val="0073560F"/>
    <w:rsid w:val="007357F6"/>
    <w:rsid w:val="00735882"/>
    <w:rsid w:val="00735996"/>
    <w:rsid w:val="00735B52"/>
    <w:rsid w:val="00736E98"/>
    <w:rsid w:val="0073774C"/>
    <w:rsid w:val="00737DA7"/>
    <w:rsid w:val="00737FC9"/>
    <w:rsid w:val="0074000D"/>
    <w:rsid w:val="007402F8"/>
    <w:rsid w:val="0074092F"/>
    <w:rsid w:val="00741142"/>
    <w:rsid w:val="00741895"/>
    <w:rsid w:val="0074214B"/>
    <w:rsid w:val="0074236D"/>
    <w:rsid w:val="007437A9"/>
    <w:rsid w:val="00743A1A"/>
    <w:rsid w:val="00743C37"/>
    <w:rsid w:val="007440A3"/>
    <w:rsid w:val="007446FE"/>
    <w:rsid w:val="00744746"/>
    <w:rsid w:val="00744A2D"/>
    <w:rsid w:val="00744D6E"/>
    <w:rsid w:val="00745942"/>
    <w:rsid w:val="00745AAC"/>
    <w:rsid w:val="00745F7A"/>
    <w:rsid w:val="007465DD"/>
    <w:rsid w:val="00746A4B"/>
    <w:rsid w:val="00746C9D"/>
    <w:rsid w:val="0074791D"/>
    <w:rsid w:val="00747D6A"/>
    <w:rsid w:val="00750003"/>
    <w:rsid w:val="00750067"/>
    <w:rsid w:val="00750084"/>
    <w:rsid w:val="0075064E"/>
    <w:rsid w:val="00750CB6"/>
    <w:rsid w:val="00750ECE"/>
    <w:rsid w:val="0075139F"/>
    <w:rsid w:val="00751B0A"/>
    <w:rsid w:val="0075201C"/>
    <w:rsid w:val="00752294"/>
    <w:rsid w:val="00753335"/>
    <w:rsid w:val="007539A4"/>
    <w:rsid w:val="007541E1"/>
    <w:rsid w:val="00755C01"/>
    <w:rsid w:val="00755CEF"/>
    <w:rsid w:val="0075601B"/>
    <w:rsid w:val="00756DA7"/>
    <w:rsid w:val="00756EE6"/>
    <w:rsid w:val="007575CF"/>
    <w:rsid w:val="00757A51"/>
    <w:rsid w:val="00757C4C"/>
    <w:rsid w:val="00757C57"/>
    <w:rsid w:val="00760147"/>
    <w:rsid w:val="00760367"/>
    <w:rsid w:val="00761076"/>
    <w:rsid w:val="007613CC"/>
    <w:rsid w:val="00761683"/>
    <w:rsid w:val="007624B8"/>
    <w:rsid w:val="007626B8"/>
    <w:rsid w:val="00763197"/>
    <w:rsid w:val="0076382C"/>
    <w:rsid w:val="00763982"/>
    <w:rsid w:val="00763DBB"/>
    <w:rsid w:val="007658E4"/>
    <w:rsid w:val="007659EB"/>
    <w:rsid w:val="00765ACE"/>
    <w:rsid w:val="00765C38"/>
    <w:rsid w:val="0076624B"/>
    <w:rsid w:val="007666BF"/>
    <w:rsid w:val="00766834"/>
    <w:rsid w:val="00766BB8"/>
    <w:rsid w:val="00766CDA"/>
    <w:rsid w:val="00766D05"/>
    <w:rsid w:val="007677CC"/>
    <w:rsid w:val="00767C8F"/>
    <w:rsid w:val="00770CB4"/>
    <w:rsid w:val="00771173"/>
    <w:rsid w:val="00771344"/>
    <w:rsid w:val="00771503"/>
    <w:rsid w:val="00771639"/>
    <w:rsid w:val="00771E4C"/>
    <w:rsid w:val="00772266"/>
    <w:rsid w:val="007726BE"/>
    <w:rsid w:val="0077354B"/>
    <w:rsid w:val="007739DC"/>
    <w:rsid w:val="007740A8"/>
    <w:rsid w:val="007746EE"/>
    <w:rsid w:val="00774777"/>
    <w:rsid w:val="00774F6E"/>
    <w:rsid w:val="007750F8"/>
    <w:rsid w:val="007759DE"/>
    <w:rsid w:val="007764E8"/>
    <w:rsid w:val="0077771B"/>
    <w:rsid w:val="00777794"/>
    <w:rsid w:val="00777AD3"/>
    <w:rsid w:val="00777C7A"/>
    <w:rsid w:val="00777E0C"/>
    <w:rsid w:val="00780B23"/>
    <w:rsid w:val="00781059"/>
    <w:rsid w:val="0078146C"/>
    <w:rsid w:val="00781587"/>
    <w:rsid w:val="00781856"/>
    <w:rsid w:val="0078224C"/>
    <w:rsid w:val="00782A04"/>
    <w:rsid w:val="00782E33"/>
    <w:rsid w:val="00782E69"/>
    <w:rsid w:val="00782E7F"/>
    <w:rsid w:val="0078325C"/>
    <w:rsid w:val="007841CB"/>
    <w:rsid w:val="00785024"/>
    <w:rsid w:val="0078630D"/>
    <w:rsid w:val="007874AB"/>
    <w:rsid w:val="0078763C"/>
    <w:rsid w:val="007903B8"/>
    <w:rsid w:val="007905D2"/>
    <w:rsid w:val="00790ABF"/>
    <w:rsid w:val="007910D7"/>
    <w:rsid w:val="007912B2"/>
    <w:rsid w:val="00791949"/>
    <w:rsid w:val="007932EA"/>
    <w:rsid w:val="007933AC"/>
    <w:rsid w:val="00793B4A"/>
    <w:rsid w:val="00793DD8"/>
    <w:rsid w:val="007946B3"/>
    <w:rsid w:val="00794A26"/>
    <w:rsid w:val="00794ECA"/>
    <w:rsid w:val="00795DF4"/>
    <w:rsid w:val="007960E3"/>
    <w:rsid w:val="0079652B"/>
    <w:rsid w:val="007976DC"/>
    <w:rsid w:val="007A0492"/>
    <w:rsid w:val="007A12E9"/>
    <w:rsid w:val="007A14E2"/>
    <w:rsid w:val="007A2128"/>
    <w:rsid w:val="007A2731"/>
    <w:rsid w:val="007A2CE0"/>
    <w:rsid w:val="007A3AC6"/>
    <w:rsid w:val="007A42CE"/>
    <w:rsid w:val="007A4D44"/>
    <w:rsid w:val="007A5631"/>
    <w:rsid w:val="007A563B"/>
    <w:rsid w:val="007A5D95"/>
    <w:rsid w:val="007A64B2"/>
    <w:rsid w:val="007A6F4A"/>
    <w:rsid w:val="007A7B77"/>
    <w:rsid w:val="007A7DFC"/>
    <w:rsid w:val="007B0139"/>
    <w:rsid w:val="007B0460"/>
    <w:rsid w:val="007B06CD"/>
    <w:rsid w:val="007B1077"/>
    <w:rsid w:val="007B1DAE"/>
    <w:rsid w:val="007B1F58"/>
    <w:rsid w:val="007B3D7E"/>
    <w:rsid w:val="007B44E2"/>
    <w:rsid w:val="007B460A"/>
    <w:rsid w:val="007B5130"/>
    <w:rsid w:val="007B546C"/>
    <w:rsid w:val="007B6720"/>
    <w:rsid w:val="007B6B9C"/>
    <w:rsid w:val="007B72ED"/>
    <w:rsid w:val="007B7B82"/>
    <w:rsid w:val="007B7D8A"/>
    <w:rsid w:val="007B7DD5"/>
    <w:rsid w:val="007B7E54"/>
    <w:rsid w:val="007B7F25"/>
    <w:rsid w:val="007C04D7"/>
    <w:rsid w:val="007C18F2"/>
    <w:rsid w:val="007C2470"/>
    <w:rsid w:val="007C263F"/>
    <w:rsid w:val="007C2927"/>
    <w:rsid w:val="007C3426"/>
    <w:rsid w:val="007C37B5"/>
    <w:rsid w:val="007C38EE"/>
    <w:rsid w:val="007C3B71"/>
    <w:rsid w:val="007C42D0"/>
    <w:rsid w:val="007C4355"/>
    <w:rsid w:val="007C49E7"/>
    <w:rsid w:val="007C4B64"/>
    <w:rsid w:val="007C55D5"/>
    <w:rsid w:val="007C5D0A"/>
    <w:rsid w:val="007C5DBF"/>
    <w:rsid w:val="007C5EA4"/>
    <w:rsid w:val="007C6EB0"/>
    <w:rsid w:val="007C7397"/>
    <w:rsid w:val="007C75E3"/>
    <w:rsid w:val="007D096E"/>
    <w:rsid w:val="007D0A65"/>
    <w:rsid w:val="007D0C96"/>
    <w:rsid w:val="007D10E7"/>
    <w:rsid w:val="007D128A"/>
    <w:rsid w:val="007D128D"/>
    <w:rsid w:val="007D1365"/>
    <w:rsid w:val="007D165F"/>
    <w:rsid w:val="007D17FA"/>
    <w:rsid w:val="007D21D5"/>
    <w:rsid w:val="007D2AF6"/>
    <w:rsid w:val="007D3F9C"/>
    <w:rsid w:val="007D46B6"/>
    <w:rsid w:val="007D4761"/>
    <w:rsid w:val="007D4896"/>
    <w:rsid w:val="007D56D0"/>
    <w:rsid w:val="007D5948"/>
    <w:rsid w:val="007D5A2E"/>
    <w:rsid w:val="007D5A8F"/>
    <w:rsid w:val="007D6258"/>
    <w:rsid w:val="007D685F"/>
    <w:rsid w:val="007D68E7"/>
    <w:rsid w:val="007D6ADB"/>
    <w:rsid w:val="007D6C98"/>
    <w:rsid w:val="007D6FB5"/>
    <w:rsid w:val="007D7CF0"/>
    <w:rsid w:val="007D7D18"/>
    <w:rsid w:val="007D7E15"/>
    <w:rsid w:val="007E0365"/>
    <w:rsid w:val="007E07E6"/>
    <w:rsid w:val="007E0986"/>
    <w:rsid w:val="007E0B7A"/>
    <w:rsid w:val="007E0F03"/>
    <w:rsid w:val="007E0FAB"/>
    <w:rsid w:val="007E1659"/>
    <w:rsid w:val="007E1A3F"/>
    <w:rsid w:val="007E1DFD"/>
    <w:rsid w:val="007E1E18"/>
    <w:rsid w:val="007E2A4D"/>
    <w:rsid w:val="007E3279"/>
    <w:rsid w:val="007E3297"/>
    <w:rsid w:val="007E32C6"/>
    <w:rsid w:val="007E3604"/>
    <w:rsid w:val="007E3BF9"/>
    <w:rsid w:val="007E3C8D"/>
    <w:rsid w:val="007E4795"/>
    <w:rsid w:val="007E4A13"/>
    <w:rsid w:val="007E4B88"/>
    <w:rsid w:val="007E4F23"/>
    <w:rsid w:val="007E5074"/>
    <w:rsid w:val="007E51A4"/>
    <w:rsid w:val="007E5777"/>
    <w:rsid w:val="007E580B"/>
    <w:rsid w:val="007E5CBB"/>
    <w:rsid w:val="007E64FC"/>
    <w:rsid w:val="007E7045"/>
    <w:rsid w:val="007E7953"/>
    <w:rsid w:val="007E7C27"/>
    <w:rsid w:val="007E7C42"/>
    <w:rsid w:val="007F0A5F"/>
    <w:rsid w:val="007F0F83"/>
    <w:rsid w:val="007F110E"/>
    <w:rsid w:val="007F21CC"/>
    <w:rsid w:val="007F2BD0"/>
    <w:rsid w:val="007F316C"/>
    <w:rsid w:val="007F3204"/>
    <w:rsid w:val="007F3F2F"/>
    <w:rsid w:val="007F4296"/>
    <w:rsid w:val="007F51DF"/>
    <w:rsid w:val="007F52CA"/>
    <w:rsid w:val="007F5A49"/>
    <w:rsid w:val="007F5B68"/>
    <w:rsid w:val="007F5C31"/>
    <w:rsid w:val="007F5D99"/>
    <w:rsid w:val="007F5F3E"/>
    <w:rsid w:val="007F6022"/>
    <w:rsid w:val="007F61BD"/>
    <w:rsid w:val="007F66FC"/>
    <w:rsid w:val="007F6A43"/>
    <w:rsid w:val="0080067B"/>
    <w:rsid w:val="00800D7E"/>
    <w:rsid w:val="00801241"/>
    <w:rsid w:val="0080168E"/>
    <w:rsid w:val="008019D9"/>
    <w:rsid w:val="00801DF0"/>
    <w:rsid w:val="00801E2C"/>
    <w:rsid w:val="00802040"/>
    <w:rsid w:val="008023F6"/>
    <w:rsid w:val="00803A45"/>
    <w:rsid w:val="00803E6D"/>
    <w:rsid w:val="00803F1D"/>
    <w:rsid w:val="00803F47"/>
    <w:rsid w:val="0080425E"/>
    <w:rsid w:val="008049E7"/>
    <w:rsid w:val="00804FF4"/>
    <w:rsid w:val="008061C8"/>
    <w:rsid w:val="00806233"/>
    <w:rsid w:val="00806506"/>
    <w:rsid w:val="00806D8E"/>
    <w:rsid w:val="0080732D"/>
    <w:rsid w:val="00807491"/>
    <w:rsid w:val="00807C4E"/>
    <w:rsid w:val="00810813"/>
    <w:rsid w:val="00810D2F"/>
    <w:rsid w:val="0081111E"/>
    <w:rsid w:val="008114A9"/>
    <w:rsid w:val="0081188A"/>
    <w:rsid w:val="00811A7A"/>
    <w:rsid w:val="008126EA"/>
    <w:rsid w:val="008126EB"/>
    <w:rsid w:val="008127E8"/>
    <w:rsid w:val="00812E9D"/>
    <w:rsid w:val="008130CD"/>
    <w:rsid w:val="00813233"/>
    <w:rsid w:val="0081331D"/>
    <w:rsid w:val="0081367B"/>
    <w:rsid w:val="00813A67"/>
    <w:rsid w:val="00813B6C"/>
    <w:rsid w:val="00813D78"/>
    <w:rsid w:val="008153FA"/>
    <w:rsid w:val="008160E5"/>
    <w:rsid w:val="008167A6"/>
    <w:rsid w:val="00816D90"/>
    <w:rsid w:val="00816DCE"/>
    <w:rsid w:val="00817697"/>
    <w:rsid w:val="00820065"/>
    <w:rsid w:val="00820357"/>
    <w:rsid w:val="0082068B"/>
    <w:rsid w:val="00820691"/>
    <w:rsid w:val="008207B2"/>
    <w:rsid w:val="00821437"/>
    <w:rsid w:val="00821650"/>
    <w:rsid w:val="00822262"/>
    <w:rsid w:val="00822816"/>
    <w:rsid w:val="00822966"/>
    <w:rsid w:val="00822E64"/>
    <w:rsid w:val="00823719"/>
    <w:rsid w:val="008237BA"/>
    <w:rsid w:val="008240DD"/>
    <w:rsid w:val="00824119"/>
    <w:rsid w:val="00824402"/>
    <w:rsid w:val="00824A1D"/>
    <w:rsid w:val="00824B66"/>
    <w:rsid w:val="00826182"/>
    <w:rsid w:val="008262DE"/>
    <w:rsid w:val="0082641E"/>
    <w:rsid w:val="00826597"/>
    <w:rsid w:val="008267D5"/>
    <w:rsid w:val="00826A43"/>
    <w:rsid w:val="00826FBB"/>
    <w:rsid w:val="0082701F"/>
    <w:rsid w:val="008277DA"/>
    <w:rsid w:val="00827BAD"/>
    <w:rsid w:val="00830121"/>
    <w:rsid w:val="008308A4"/>
    <w:rsid w:val="0083095E"/>
    <w:rsid w:val="008312E7"/>
    <w:rsid w:val="0083142C"/>
    <w:rsid w:val="0083195E"/>
    <w:rsid w:val="00831FF2"/>
    <w:rsid w:val="00832346"/>
    <w:rsid w:val="008328CA"/>
    <w:rsid w:val="00832D68"/>
    <w:rsid w:val="00832DD8"/>
    <w:rsid w:val="00833411"/>
    <w:rsid w:val="008336D9"/>
    <w:rsid w:val="00833968"/>
    <w:rsid w:val="00833B97"/>
    <w:rsid w:val="00833EFD"/>
    <w:rsid w:val="008345AA"/>
    <w:rsid w:val="00834D04"/>
    <w:rsid w:val="00834D84"/>
    <w:rsid w:val="00834D8E"/>
    <w:rsid w:val="008354FE"/>
    <w:rsid w:val="00836CDB"/>
    <w:rsid w:val="00837AF0"/>
    <w:rsid w:val="008403A7"/>
    <w:rsid w:val="00840417"/>
    <w:rsid w:val="0084048E"/>
    <w:rsid w:val="00840E14"/>
    <w:rsid w:val="008428FC"/>
    <w:rsid w:val="0084301B"/>
    <w:rsid w:val="00843D35"/>
    <w:rsid w:val="008448FD"/>
    <w:rsid w:val="008453E0"/>
    <w:rsid w:val="008457FA"/>
    <w:rsid w:val="00845C4D"/>
    <w:rsid w:val="008463DF"/>
    <w:rsid w:val="008465EE"/>
    <w:rsid w:val="008469AF"/>
    <w:rsid w:val="00846FD6"/>
    <w:rsid w:val="0084790B"/>
    <w:rsid w:val="00847AF3"/>
    <w:rsid w:val="00850E8E"/>
    <w:rsid w:val="00851249"/>
    <w:rsid w:val="00851261"/>
    <w:rsid w:val="008519ED"/>
    <w:rsid w:val="0085226A"/>
    <w:rsid w:val="008525CC"/>
    <w:rsid w:val="00852B42"/>
    <w:rsid w:val="00852C95"/>
    <w:rsid w:val="00853337"/>
    <w:rsid w:val="00853D4E"/>
    <w:rsid w:val="008540E5"/>
    <w:rsid w:val="00854518"/>
    <w:rsid w:val="00854B54"/>
    <w:rsid w:val="00854D69"/>
    <w:rsid w:val="008558D5"/>
    <w:rsid w:val="00855C99"/>
    <w:rsid w:val="00856281"/>
    <w:rsid w:val="008563CB"/>
    <w:rsid w:val="00856D5B"/>
    <w:rsid w:val="00857062"/>
    <w:rsid w:val="008570FB"/>
    <w:rsid w:val="0085791F"/>
    <w:rsid w:val="00857961"/>
    <w:rsid w:val="00857D7C"/>
    <w:rsid w:val="00860368"/>
    <w:rsid w:val="00860C4A"/>
    <w:rsid w:val="0086106B"/>
    <w:rsid w:val="00861123"/>
    <w:rsid w:val="00861640"/>
    <w:rsid w:val="00861E1E"/>
    <w:rsid w:val="00862152"/>
    <w:rsid w:val="00862517"/>
    <w:rsid w:val="00862A12"/>
    <w:rsid w:val="00862A9B"/>
    <w:rsid w:val="00862AB9"/>
    <w:rsid w:val="008637DA"/>
    <w:rsid w:val="00863B19"/>
    <w:rsid w:val="00863D68"/>
    <w:rsid w:val="00864887"/>
    <w:rsid w:val="00864B22"/>
    <w:rsid w:val="00864E74"/>
    <w:rsid w:val="0086541C"/>
    <w:rsid w:val="00865D5D"/>
    <w:rsid w:val="00867D98"/>
    <w:rsid w:val="00867F2C"/>
    <w:rsid w:val="008701E5"/>
    <w:rsid w:val="008705CE"/>
    <w:rsid w:val="008707B0"/>
    <w:rsid w:val="00870FD2"/>
    <w:rsid w:val="0087101A"/>
    <w:rsid w:val="008717C8"/>
    <w:rsid w:val="00872241"/>
    <w:rsid w:val="00872AC7"/>
    <w:rsid w:val="00872DD9"/>
    <w:rsid w:val="00873154"/>
    <w:rsid w:val="0087350A"/>
    <w:rsid w:val="00873570"/>
    <w:rsid w:val="008736A1"/>
    <w:rsid w:val="008737C8"/>
    <w:rsid w:val="008738E6"/>
    <w:rsid w:val="00873E62"/>
    <w:rsid w:val="00874197"/>
    <w:rsid w:val="0087444C"/>
    <w:rsid w:val="00874846"/>
    <w:rsid w:val="00874AB2"/>
    <w:rsid w:val="00874FD0"/>
    <w:rsid w:val="00874FF1"/>
    <w:rsid w:val="0087577B"/>
    <w:rsid w:val="0087599E"/>
    <w:rsid w:val="00875BCD"/>
    <w:rsid w:val="0087606F"/>
    <w:rsid w:val="00877439"/>
    <w:rsid w:val="00877457"/>
    <w:rsid w:val="008776CE"/>
    <w:rsid w:val="008803AD"/>
    <w:rsid w:val="00880559"/>
    <w:rsid w:val="00881870"/>
    <w:rsid w:val="008826B6"/>
    <w:rsid w:val="00883355"/>
    <w:rsid w:val="008833D7"/>
    <w:rsid w:val="008842B1"/>
    <w:rsid w:val="0088436C"/>
    <w:rsid w:val="00884AE6"/>
    <w:rsid w:val="00884B69"/>
    <w:rsid w:val="00885341"/>
    <w:rsid w:val="0088563D"/>
    <w:rsid w:val="0088646C"/>
    <w:rsid w:val="00886532"/>
    <w:rsid w:val="0088660A"/>
    <w:rsid w:val="00887012"/>
    <w:rsid w:val="00887306"/>
    <w:rsid w:val="00887978"/>
    <w:rsid w:val="00887D17"/>
    <w:rsid w:val="008901DA"/>
    <w:rsid w:val="0089054B"/>
    <w:rsid w:val="00890C4D"/>
    <w:rsid w:val="00891174"/>
    <w:rsid w:val="00891206"/>
    <w:rsid w:val="008917A5"/>
    <w:rsid w:val="00891C87"/>
    <w:rsid w:val="00892150"/>
    <w:rsid w:val="0089244E"/>
    <w:rsid w:val="00892643"/>
    <w:rsid w:val="0089287D"/>
    <w:rsid w:val="00892912"/>
    <w:rsid w:val="00892D3B"/>
    <w:rsid w:val="00893064"/>
    <w:rsid w:val="00893073"/>
    <w:rsid w:val="008934F1"/>
    <w:rsid w:val="00894914"/>
    <w:rsid w:val="00894930"/>
    <w:rsid w:val="00894C65"/>
    <w:rsid w:val="0089582A"/>
    <w:rsid w:val="00896835"/>
    <w:rsid w:val="00896AD0"/>
    <w:rsid w:val="00896B53"/>
    <w:rsid w:val="0089721C"/>
    <w:rsid w:val="008A10E1"/>
    <w:rsid w:val="008A186C"/>
    <w:rsid w:val="008A24A2"/>
    <w:rsid w:val="008A25CF"/>
    <w:rsid w:val="008A33EB"/>
    <w:rsid w:val="008A4439"/>
    <w:rsid w:val="008A4574"/>
    <w:rsid w:val="008A4BE3"/>
    <w:rsid w:val="008A4F42"/>
    <w:rsid w:val="008A59BA"/>
    <w:rsid w:val="008A5DC4"/>
    <w:rsid w:val="008A605E"/>
    <w:rsid w:val="008A6A4A"/>
    <w:rsid w:val="008A6DDB"/>
    <w:rsid w:val="008A71F8"/>
    <w:rsid w:val="008A73D0"/>
    <w:rsid w:val="008A7967"/>
    <w:rsid w:val="008B0235"/>
    <w:rsid w:val="008B03E8"/>
    <w:rsid w:val="008B05C2"/>
    <w:rsid w:val="008B082A"/>
    <w:rsid w:val="008B08E3"/>
    <w:rsid w:val="008B09D1"/>
    <w:rsid w:val="008B188C"/>
    <w:rsid w:val="008B2986"/>
    <w:rsid w:val="008B2A1A"/>
    <w:rsid w:val="008B2A9C"/>
    <w:rsid w:val="008B2FE3"/>
    <w:rsid w:val="008B48F5"/>
    <w:rsid w:val="008B4AD5"/>
    <w:rsid w:val="008B4C76"/>
    <w:rsid w:val="008B4F2A"/>
    <w:rsid w:val="008B5357"/>
    <w:rsid w:val="008B553B"/>
    <w:rsid w:val="008B597A"/>
    <w:rsid w:val="008B5E0A"/>
    <w:rsid w:val="008B6521"/>
    <w:rsid w:val="008B65C3"/>
    <w:rsid w:val="008B72B9"/>
    <w:rsid w:val="008B72F9"/>
    <w:rsid w:val="008B797F"/>
    <w:rsid w:val="008C14C1"/>
    <w:rsid w:val="008C1862"/>
    <w:rsid w:val="008C1952"/>
    <w:rsid w:val="008C2309"/>
    <w:rsid w:val="008C2415"/>
    <w:rsid w:val="008C242D"/>
    <w:rsid w:val="008C2835"/>
    <w:rsid w:val="008C28AB"/>
    <w:rsid w:val="008C28F4"/>
    <w:rsid w:val="008C2C81"/>
    <w:rsid w:val="008C2CFF"/>
    <w:rsid w:val="008C318C"/>
    <w:rsid w:val="008C3880"/>
    <w:rsid w:val="008C3CD2"/>
    <w:rsid w:val="008C42AD"/>
    <w:rsid w:val="008C637E"/>
    <w:rsid w:val="008C6522"/>
    <w:rsid w:val="008C689F"/>
    <w:rsid w:val="008C6AC1"/>
    <w:rsid w:val="008C6C4F"/>
    <w:rsid w:val="008D0776"/>
    <w:rsid w:val="008D087E"/>
    <w:rsid w:val="008D09FD"/>
    <w:rsid w:val="008D0BFC"/>
    <w:rsid w:val="008D1049"/>
    <w:rsid w:val="008D11C5"/>
    <w:rsid w:val="008D1311"/>
    <w:rsid w:val="008D1817"/>
    <w:rsid w:val="008D21B6"/>
    <w:rsid w:val="008D22B3"/>
    <w:rsid w:val="008D2571"/>
    <w:rsid w:val="008D3120"/>
    <w:rsid w:val="008D3E4F"/>
    <w:rsid w:val="008D4DEE"/>
    <w:rsid w:val="008D5454"/>
    <w:rsid w:val="008D589F"/>
    <w:rsid w:val="008D623C"/>
    <w:rsid w:val="008D715C"/>
    <w:rsid w:val="008D71FB"/>
    <w:rsid w:val="008D7672"/>
    <w:rsid w:val="008D7776"/>
    <w:rsid w:val="008D7E41"/>
    <w:rsid w:val="008D7EA0"/>
    <w:rsid w:val="008D7F5E"/>
    <w:rsid w:val="008E10F9"/>
    <w:rsid w:val="008E2379"/>
    <w:rsid w:val="008E2695"/>
    <w:rsid w:val="008E2C5A"/>
    <w:rsid w:val="008E2CBE"/>
    <w:rsid w:val="008E324B"/>
    <w:rsid w:val="008E3526"/>
    <w:rsid w:val="008E366E"/>
    <w:rsid w:val="008E3A39"/>
    <w:rsid w:val="008E42E9"/>
    <w:rsid w:val="008E44A3"/>
    <w:rsid w:val="008E45FC"/>
    <w:rsid w:val="008E4F85"/>
    <w:rsid w:val="008E5503"/>
    <w:rsid w:val="008E5AB0"/>
    <w:rsid w:val="008E5AFE"/>
    <w:rsid w:val="008E5B11"/>
    <w:rsid w:val="008E613E"/>
    <w:rsid w:val="008E6624"/>
    <w:rsid w:val="008E71EB"/>
    <w:rsid w:val="008E7ACF"/>
    <w:rsid w:val="008E7B8A"/>
    <w:rsid w:val="008E7C0B"/>
    <w:rsid w:val="008F0345"/>
    <w:rsid w:val="008F036B"/>
    <w:rsid w:val="008F090D"/>
    <w:rsid w:val="008F0B14"/>
    <w:rsid w:val="008F0FAD"/>
    <w:rsid w:val="008F1456"/>
    <w:rsid w:val="008F145D"/>
    <w:rsid w:val="008F2942"/>
    <w:rsid w:val="008F3093"/>
    <w:rsid w:val="008F3C84"/>
    <w:rsid w:val="008F3F0C"/>
    <w:rsid w:val="008F4114"/>
    <w:rsid w:val="008F445A"/>
    <w:rsid w:val="008F4767"/>
    <w:rsid w:val="008F4A07"/>
    <w:rsid w:val="008F4ABA"/>
    <w:rsid w:val="008F4AE7"/>
    <w:rsid w:val="008F4B2C"/>
    <w:rsid w:val="008F51E2"/>
    <w:rsid w:val="008F52E1"/>
    <w:rsid w:val="008F5647"/>
    <w:rsid w:val="008F566A"/>
    <w:rsid w:val="008F5FF1"/>
    <w:rsid w:val="008F67A7"/>
    <w:rsid w:val="008F74FF"/>
    <w:rsid w:val="008F78A8"/>
    <w:rsid w:val="008F7D94"/>
    <w:rsid w:val="008F7E8C"/>
    <w:rsid w:val="009003CB"/>
    <w:rsid w:val="00900511"/>
    <w:rsid w:val="0090143A"/>
    <w:rsid w:val="0090151C"/>
    <w:rsid w:val="00901588"/>
    <w:rsid w:val="0090198B"/>
    <w:rsid w:val="00901B73"/>
    <w:rsid w:val="00901C29"/>
    <w:rsid w:val="00901DBB"/>
    <w:rsid w:val="00902349"/>
    <w:rsid w:val="0090296D"/>
    <w:rsid w:val="00902A60"/>
    <w:rsid w:val="00902CDD"/>
    <w:rsid w:val="00903016"/>
    <w:rsid w:val="00903399"/>
    <w:rsid w:val="0090371A"/>
    <w:rsid w:val="00903966"/>
    <w:rsid w:val="00903CEB"/>
    <w:rsid w:val="00905413"/>
    <w:rsid w:val="00905668"/>
    <w:rsid w:val="00905993"/>
    <w:rsid w:val="0090610A"/>
    <w:rsid w:val="00906695"/>
    <w:rsid w:val="00906879"/>
    <w:rsid w:val="00906AB4"/>
    <w:rsid w:val="00907336"/>
    <w:rsid w:val="009074C4"/>
    <w:rsid w:val="0090784B"/>
    <w:rsid w:val="00910870"/>
    <w:rsid w:val="00910BEA"/>
    <w:rsid w:val="00910F47"/>
    <w:rsid w:val="00911014"/>
    <w:rsid w:val="009124BA"/>
    <w:rsid w:val="00912771"/>
    <w:rsid w:val="0091299D"/>
    <w:rsid w:val="00912E12"/>
    <w:rsid w:val="00912EAA"/>
    <w:rsid w:val="00914437"/>
    <w:rsid w:val="00914999"/>
    <w:rsid w:val="009150A5"/>
    <w:rsid w:val="00915797"/>
    <w:rsid w:val="00915F76"/>
    <w:rsid w:val="00916421"/>
    <w:rsid w:val="00916AAE"/>
    <w:rsid w:val="0092031F"/>
    <w:rsid w:val="009209F0"/>
    <w:rsid w:val="00920AC6"/>
    <w:rsid w:val="00921319"/>
    <w:rsid w:val="00921ADD"/>
    <w:rsid w:val="00921AF0"/>
    <w:rsid w:val="00922D4F"/>
    <w:rsid w:val="00922E7B"/>
    <w:rsid w:val="009238EE"/>
    <w:rsid w:val="00923C89"/>
    <w:rsid w:val="00923F7D"/>
    <w:rsid w:val="0092409F"/>
    <w:rsid w:val="00924ED9"/>
    <w:rsid w:val="00924F0A"/>
    <w:rsid w:val="00925BB9"/>
    <w:rsid w:val="00926B2F"/>
    <w:rsid w:val="0092749E"/>
    <w:rsid w:val="009278E7"/>
    <w:rsid w:val="00927DB4"/>
    <w:rsid w:val="0093001C"/>
    <w:rsid w:val="00930CD9"/>
    <w:rsid w:val="00931A0C"/>
    <w:rsid w:val="00931E80"/>
    <w:rsid w:val="00932311"/>
    <w:rsid w:val="00932CED"/>
    <w:rsid w:val="00932D97"/>
    <w:rsid w:val="0093326A"/>
    <w:rsid w:val="009333A7"/>
    <w:rsid w:val="0093346E"/>
    <w:rsid w:val="009339AB"/>
    <w:rsid w:val="00933C23"/>
    <w:rsid w:val="00934094"/>
    <w:rsid w:val="009344B2"/>
    <w:rsid w:val="009347CA"/>
    <w:rsid w:val="00934B9F"/>
    <w:rsid w:val="00934F1E"/>
    <w:rsid w:val="00935047"/>
    <w:rsid w:val="0093559C"/>
    <w:rsid w:val="0093592C"/>
    <w:rsid w:val="00935D8F"/>
    <w:rsid w:val="00935F57"/>
    <w:rsid w:val="00936385"/>
    <w:rsid w:val="00936A0C"/>
    <w:rsid w:val="00937522"/>
    <w:rsid w:val="00940396"/>
    <w:rsid w:val="00940585"/>
    <w:rsid w:val="00941834"/>
    <w:rsid w:val="00941BFD"/>
    <w:rsid w:val="00942067"/>
    <w:rsid w:val="009426D6"/>
    <w:rsid w:val="00942899"/>
    <w:rsid w:val="00942928"/>
    <w:rsid w:val="00942C9E"/>
    <w:rsid w:val="00943771"/>
    <w:rsid w:val="00943880"/>
    <w:rsid w:val="0094418A"/>
    <w:rsid w:val="00944266"/>
    <w:rsid w:val="00944851"/>
    <w:rsid w:val="00944972"/>
    <w:rsid w:val="00945716"/>
    <w:rsid w:val="00945B67"/>
    <w:rsid w:val="00946253"/>
    <w:rsid w:val="0094667D"/>
    <w:rsid w:val="00946B5A"/>
    <w:rsid w:val="00946F3F"/>
    <w:rsid w:val="00947890"/>
    <w:rsid w:val="00950C51"/>
    <w:rsid w:val="00950CAD"/>
    <w:rsid w:val="00950ED1"/>
    <w:rsid w:val="00951E85"/>
    <w:rsid w:val="00953447"/>
    <w:rsid w:val="00953660"/>
    <w:rsid w:val="00953E08"/>
    <w:rsid w:val="00954403"/>
    <w:rsid w:val="009546BA"/>
    <w:rsid w:val="009549A0"/>
    <w:rsid w:val="009549BB"/>
    <w:rsid w:val="00954F67"/>
    <w:rsid w:val="0095522F"/>
    <w:rsid w:val="00955C4F"/>
    <w:rsid w:val="009561C9"/>
    <w:rsid w:val="009563F8"/>
    <w:rsid w:val="00957348"/>
    <w:rsid w:val="009578C7"/>
    <w:rsid w:val="00957E5E"/>
    <w:rsid w:val="0096054A"/>
    <w:rsid w:val="009614DD"/>
    <w:rsid w:val="009619D5"/>
    <w:rsid w:val="00961D9A"/>
    <w:rsid w:val="00962ADA"/>
    <w:rsid w:val="00962C5F"/>
    <w:rsid w:val="00962FC5"/>
    <w:rsid w:val="00963332"/>
    <w:rsid w:val="00963556"/>
    <w:rsid w:val="0096367E"/>
    <w:rsid w:val="00963D38"/>
    <w:rsid w:val="00963E98"/>
    <w:rsid w:val="009646CE"/>
    <w:rsid w:val="00964F77"/>
    <w:rsid w:val="00965071"/>
    <w:rsid w:val="009655F7"/>
    <w:rsid w:val="00965B02"/>
    <w:rsid w:val="00965FCD"/>
    <w:rsid w:val="009661C7"/>
    <w:rsid w:val="00966774"/>
    <w:rsid w:val="009667CA"/>
    <w:rsid w:val="009669BC"/>
    <w:rsid w:val="00966BDE"/>
    <w:rsid w:val="009679CC"/>
    <w:rsid w:val="00967D1D"/>
    <w:rsid w:val="00967E00"/>
    <w:rsid w:val="00970325"/>
    <w:rsid w:val="0097075C"/>
    <w:rsid w:val="00970DAA"/>
    <w:rsid w:val="00970FCF"/>
    <w:rsid w:val="00971040"/>
    <w:rsid w:val="0097186C"/>
    <w:rsid w:val="00971C6E"/>
    <w:rsid w:val="00972B43"/>
    <w:rsid w:val="00973114"/>
    <w:rsid w:val="00973364"/>
    <w:rsid w:val="00973555"/>
    <w:rsid w:val="00973C90"/>
    <w:rsid w:val="00973F1D"/>
    <w:rsid w:val="009741B3"/>
    <w:rsid w:val="00974563"/>
    <w:rsid w:val="00974D33"/>
    <w:rsid w:val="00974F58"/>
    <w:rsid w:val="00975632"/>
    <w:rsid w:val="00975C4E"/>
    <w:rsid w:val="00975D18"/>
    <w:rsid w:val="00976000"/>
    <w:rsid w:val="00976A01"/>
    <w:rsid w:val="00976D5B"/>
    <w:rsid w:val="00976D7B"/>
    <w:rsid w:val="0097761B"/>
    <w:rsid w:val="00977CFC"/>
    <w:rsid w:val="00980341"/>
    <w:rsid w:val="00980703"/>
    <w:rsid w:val="009808EE"/>
    <w:rsid w:val="00980BCE"/>
    <w:rsid w:val="009823C9"/>
    <w:rsid w:val="009826FE"/>
    <w:rsid w:val="0098298B"/>
    <w:rsid w:val="00982D78"/>
    <w:rsid w:val="00983168"/>
    <w:rsid w:val="009832B7"/>
    <w:rsid w:val="009833CB"/>
    <w:rsid w:val="0098351B"/>
    <w:rsid w:val="009839DA"/>
    <w:rsid w:val="00983BD9"/>
    <w:rsid w:val="00983FA8"/>
    <w:rsid w:val="009847D7"/>
    <w:rsid w:val="00984999"/>
    <w:rsid w:val="00985460"/>
    <w:rsid w:val="00985D4B"/>
    <w:rsid w:val="009862DA"/>
    <w:rsid w:val="009863AD"/>
    <w:rsid w:val="00986705"/>
    <w:rsid w:val="00986F79"/>
    <w:rsid w:val="009871D9"/>
    <w:rsid w:val="00990B51"/>
    <w:rsid w:val="00990C66"/>
    <w:rsid w:val="00991078"/>
    <w:rsid w:val="00991BAA"/>
    <w:rsid w:val="00991E9C"/>
    <w:rsid w:val="009923F5"/>
    <w:rsid w:val="0099299E"/>
    <w:rsid w:val="0099326E"/>
    <w:rsid w:val="00993510"/>
    <w:rsid w:val="00993872"/>
    <w:rsid w:val="00993A33"/>
    <w:rsid w:val="00993A8C"/>
    <w:rsid w:val="00994856"/>
    <w:rsid w:val="00994E24"/>
    <w:rsid w:val="009954CE"/>
    <w:rsid w:val="00995C88"/>
    <w:rsid w:val="00995E29"/>
    <w:rsid w:val="009965F7"/>
    <w:rsid w:val="00996AB1"/>
    <w:rsid w:val="00997542"/>
    <w:rsid w:val="00997627"/>
    <w:rsid w:val="009978AE"/>
    <w:rsid w:val="00997C05"/>
    <w:rsid w:val="00997F43"/>
    <w:rsid w:val="009A019A"/>
    <w:rsid w:val="009A0AC6"/>
    <w:rsid w:val="009A0E81"/>
    <w:rsid w:val="009A0EDB"/>
    <w:rsid w:val="009A11D7"/>
    <w:rsid w:val="009A166B"/>
    <w:rsid w:val="009A1892"/>
    <w:rsid w:val="009A2A2A"/>
    <w:rsid w:val="009A3173"/>
    <w:rsid w:val="009A399B"/>
    <w:rsid w:val="009A4578"/>
    <w:rsid w:val="009A48FB"/>
    <w:rsid w:val="009A4B64"/>
    <w:rsid w:val="009A4BA2"/>
    <w:rsid w:val="009A4CC6"/>
    <w:rsid w:val="009A51BD"/>
    <w:rsid w:val="009A5BCC"/>
    <w:rsid w:val="009A6FEF"/>
    <w:rsid w:val="009A720E"/>
    <w:rsid w:val="009A7325"/>
    <w:rsid w:val="009B0701"/>
    <w:rsid w:val="009B0835"/>
    <w:rsid w:val="009B0BC6"/>
    <w:rsid w:val="009B0E85"/>
    <w:rsid w:val="009B105D"/>
    <w:rsid w:val="009B1931"/>
    <w:rsid w:val="009B1A42"/>
    <w:rsid w:val="009B1A79"/>
    <w:rsid w:val="009B1CDA"/>
    <w:rsid w:val="009B1EAA"/>
    <w:rsid w:val="009B213C"/>
    <w:rsid w:val="009B24FE"/>
    <w:rsid w:val="009B26CF"/>
    <w:rsid w:val="009B29D0"/>
    <w:rsid w:val="009B29EA"/>
    <w:rsid w:val="009B2E38"/>
    <w:rsid w:val="009B2FCE"/>
    <w:rsid w:val="009B3850"/>
    <w:rsid w:val="009B3EC6"/>
    <w:rsid w:val="009B4772"/>
    <w:rsid w:val="009B4907"/>
    <w:rsid w:val="009B5528"/>
    <w:rsid w:val="009B6B5F"/>
    <w:rsid w:val="009B70BA"/>
    <w:rsid w:val="009B752D"/>
    <w:rsid w:val="009B75AE"/>
    <w:rsid w:val="009B7C97"/>
    <w:rsid w:val="009B7E17"/>
    <w:rsid w:val="009B7E33"/>
    <w:rsid w:val="009C02DE"/>
    <w:rsid w:val="009C08BC"/>
    <w:rsid w:val="009C1231"/>
    <w:rsid w:val="009C149A"/>
    <w:rsid w:val="009C164C"/>
    <w:rsid w:val="009C1CF5"/>
    <w:rsid w:val="009C235A"/>
    <w:rsid w:val="009C2B70"/>
    <w:rsid w:val="009C2BB1"/>
    <w:rsid w:val="009C2C73"/>
    <w:rsid w:val="009C3242"/>
    <w:rsid w:val="009C336A"/>
    <w:rsid w:val="009C3EE2"/>
    <w:rsid w:val="009C4340"/>
    <w:rsid w:val="009C446B"/>
    <w:rsid w:val="009C447F"/>
    <w:rsid w:val="009C4F57"/>
    <w:rsid w:val="009C50C4"/>
    <w:rsid w:val="009C5225"/>
    <w:rsid w:val="009C57DB"/>
    <w:rsid w:val="009C664C"/>
    <w:rsid w:val="009C67EC"/>
    <w:rsid w:val="009C6B23"/>
    <w:rsid w:val="009C774A"/>
    <w:rsid w:val="009D0574"/>
    <w:rsid w:val="009D0E44"/>
    <w:rsid w:val="009D1ACE"/>
    <w:rsid w:val="009D2905"/>
    <w:rsid w:val="009D2C27"/>
    <w:rsid w:val="009D2E50"/>
    <w:rsid w:val="009D2EDC"/>
    <w:rsid w:val="009D3A45"/>
    <w:rsid w:val="009D5DBF"/>
    <w:rsid w:val="009D6ED5"/>
    <w:rsid w:val="009D7075"/>
    <w:rsid w:val="009D7844"/>
    <w:rsid w:val="009E0779"/>
    <w:rsid w:val="009E09B5"/>
    <w:rsid w:val="009E0A70"/>
    <w:rsid w:val="009E0A88"/>
    <w:rsid w:val="009E0CAB"/>
    <w:rsid w:val="009E1754"/>
    <w:rsid w:val="009E1C18"/>
    <w:rsid w:val="009E1C79"/>
    <w:rsid w:val="009E243C"/>
    <w:rsid w:val="009E28BF"/>
    <w:rsid w:val="009E3704"/>
    <w:rsid w:val="009E457D"/>
    <w:rsid w:val="009E5015"/>
    <w:rsid w:val="009E5AB1"/>
    <w:rsid w:val="009E6136"/>
    <w:rsid w:val="009E621E"/>
    <w:rsid w:val="009E66D5"/>
    <w:rsid w:val="009E695B"/>
    <w:rsid w:val="009E7167"/>
    <w:rsid w:val="009E77C1"/>
    <w:rsid w:val="009E77CB"/>
    <w:rsid w:val="009F060E"/>
    <w:rsid w:val="009F0912"/>
    <w:rsid w:val="009F25F4"/>
    <w:rsid w:val="009F29DD"/>
    <w:rsid w:val="009F41CC"/>
    <w:rsid w:val="009F4209"/>
    <w:rsid w:val="009F45C5"/>
    <w:rsid w:val="009F46DD"/>
    <w:rsid w:val="009F48F9"/>
    <w:rsid w:val="009F4B04"/>
    <w:rsid w:val="009F4B35"/>
    <w:rsid w:val="009F4B46"/>
    <w:rsid w:val="009F4F62"/>
    <w:rsid w:val="009F50C8"/>
    <w:rsid w:val="009F55A6"/>
    <w:rsid w:val="009F57C9"/>
    <w:rsid w:val="009F60B3"/>
    <w:rsid w:val="009F630C"/>
    <w:rsid w:val="009F68AF"/>
    <w:rsid w:val="009F6C5F"/>
    <w:rsid w:val="009F6DBF"/>
    <w:rsid w:val="009F778B"/>
    <w:rsid w:val="00A00030"/>
    <w:rsid w:val="00A0022C"/>
    <w:rsid w:val="00A006E4"/>
    <w:rsid w:val="00A00AD1"/>
    <w:rsid w:val="00A019A4"/>
    <w:rsid w:val="00A0255A"/>
    <w:rsid w:val="00A02ED1"/>
    <w:rsid w:val="00A02EE3"/>
    <w:rsid w:val="00A02EF7"/>
    <w:rsid w:val="00A03117"/>
    <w:rsid w:val="00A03734"/>
    <w:rsid w:val="00A0395A"/>
    <w:rsid w:val="00A03BAF"/>
    <w:rsid w:val="00A03CC3"/>
    <w:rsid w:val="00A03E77"/>
    <w:rsid w:val="00A03F2D"/>
    <w:rsid w:val="00A03F84"/>
    <w:rsid w:val="00A03FF6"/>
    <w:rsid w:val="00A04D9C"/>
    <w:rsid w:val="00A05542"/>
    <w:rsid w:val="00A05856"/>
    <w:rsid w:val="00A05F42"/>
    <w:rsid w:val="00A0604F"/>
    <w:rsid w:val="00A06233"/>
    <w:rsid w:val="00A062FD"/>
    <w:rsid w:val="00A066C7"/>
    <w:rsid w:val="00A06EF3"/>
    <w:rsid w:val="00A07096"/>
    <w:rsid w:val="00A07294"/>
    <w:rsid w:val="00A075F6"/>
    <w:rsid w:val="00A07631"/>
    <w:rsid w:val="00A0795B"/>
    <w:rsid w:val="00A07CC0"/>
    <w:rsid w:val="00A07D59"/>
    <w:rsid w:val="00A1005F"/>
    <w:rsid w:val="00A10440"/>
    <w:rsid w:val="00A11070"/>
    <w:rsid w:val="00A113A8"/>
    <w:rsid w:val="00A1140F"/>
    <w:rsid w:val="00A11853"/>
    <w:rsid w:val="00A11CF3"/>
    <w:rsid w:val="00A11FA2"/>
    <w:rsid w:val="00A1205E"/>
    <w:rsid w:val="00A12131"/>
    <w:rsid w:val="00A123B2"/>
    <w:rsid w:val="00A14FA3"/>
    <w:rsid w:val="00A153AE"/>
    <w:rsid w:val="00A15490"/>
    <w:rsid w:val="00A15C51"/>
    <w:rsid w:val="00A15CD3"/>
    <w:rsid w:val="00A16453"/>
    <w:rsid w:val="00A16FA9"/>
    <w:rsid w:val="00A17BD5"/>
    <w:rsid w:val="00A17E08"/>
    <w:rsid w:val="00A20662"/>
    <w:rsid w:val="00A212D5"/>
    <w:rsid w:val="00A21EA6"/>
    <w:rsid w:val="00A2221F"/>
    <w:rsid w:val="00A2250C"/>
    <w:rsid w:val="00A22853"/>
    <w:rsid w:val="00A22C04"/>
    <w:rsid w:val="00A22CD3"/>
    <w:rsid w:val="00A22ED6"/>
    <w:rsid w:val="00A235CF"/>
    <w:rsid w:val="00A236EB"/>
    <w:rsid w:val="00A23951"/>
    <w:rsid w:val="00A23D7F"/>
    <w:rsid w:val="00A23DC2"/>
    <w:rsid w:val="00A24484"/>
    <w:rsid w:val="00A24BE6"/>
    <w:rsid w:val="00A24DF7"/>
    <w:rsid w:val="00A250DE"/>
    <w:rsid w:val="00A25156"/>
    <w:rsid w:val="00A25181"/>
    <w:rsid w:val="00A253C2"/>
    <w:rsid w:val="00A2665C"/>
    <w:rsid w:val="00A26890"/>
    <w:rsid w:val="00A268E9"/>
    <w:rsid w:val="00A2692A"/>
    <w:rsid w:val="00A26B23"/>
    <w:rsid w:val="00A26E01"/>
    <w:rsid w:val="00A27B04"/>
    <w:rsid w:val="00A27BFC"/>
    <w:rsid w:val="00A302C6"/>
    <w:rsid w:val="00A30474"/>
    <w:rsid w:val="00A31B3E"/>
    <w:rsid w:val="00A31B85"/>
    <w:rsid w:val="00A327A9"/>
    <w:rsid w:val="00A32BDB"/>
    <w:rsid w:val="00A33918"/>
    <w:rsid w:val="00A34691"/>
    <w:rsid w:val="00A346CE"/>
    <w:rsid w:val="00A34B85"/>
    <w:rsid w:val="00A34EE7"/>
    <w:rsid w:val="00A35B08"/>
    <w:rsid w:val="00A35CAE"/>
    <w:rsid w:val="00A35F8B"/>
    <w:rsid w:val="00A364BF"/>
    <w:rsid w:val="00A36A75"/>
    <w:rsid w:val="00A36CBC"/>
    <w:rsid w:val="00A37917"/>
    <w:rsid w:val="00A379A9"/>
    <w:rsid w:val="00A40371"/>
    <w:rsid w:val="00A4038E"/>
    <w:rsid w:val="00A40FA6"/>
    <w:rsid w:val="00A41A5D"/>
    <w:rsid w:val="00A421E8"/>
    <w:rsid w:val="00A42B17"/>
    <w:rsid w:val="00A42BF9"/>
    <w:rsid w:val="00A435D1"/>
    <w:rsid w:val="00A43923"/>
    <w:rsid w:val="00A43CEF"/>
    <w:rsid w:val="00A44094"/>
    <w:rsid w:val="00A441C5"/>
    <w:rsid w:val="00A44643"/>
    <w:rsid w:val="00A4565D"/>
    <w:rsid w:val="00A457A2"/>
    <w:rsid w:val="00A45D20"/>
    <w:rsid w:val="00A45D69"/>
    <w:rsid w:val="00A45F3B"/>
    <w:rsid w:val="00A46103"/>
    <w:rsid w:val="00A46829"/>
    <w:rsid w:val="00A46B96"/>
    <w:rsid w:val="00A46D2C"/>
    <w:rsid w:val="00A46E86"/>
    <w:rsid w:val="00A478BB"/>
    <w:rsid w:val="00A50286"/>
    <w:rsid w:val="00A50570"/>
    <w:rsid w:val="00A50918"/>
    <w:rsid w:val="00A513B1"/>
    <w:rsid w:val="00A514F2"/>
    <w:rsid w:val="00A51ACE"/>
    <w:rsid w:val="00A52741"/>
    <w:rsid w:val="00A5292A"/>
    <w:rsid w:val="00A52B4C"/>
    <w:rsid w:val="00A52E6C"/>
    <w:rsid w:val="00A52E88"/>
    <w:rsid w:val="00A533D2"/>
    <w:rsid w:val="00A534AD"/>
    <w:rsid w:val="00A53B20"/>
    <w:rsid w:val="00A53B46"/>
    <w:rsid w:val="00A53E60"/>
    <w:rsid w:val="00A542A8"/>
    <w:rsid w:val="00A54A89"/>
    <w:rsid w:val="00A54CBD"/>
    <w:rsid w:val="00A54D43"/>
    <w:rsid w:val="00A54EB4"/>
    <w:rsid w:val="00A55152"/>
    <w:rsid w:val="00A55268"/>
    <w:rsid w:val="00A5552E"/>
    <w:rsid w:val="00A55E5D"/>
    <w:rsid w:val="00A55F0E"/>
    <w:rsid w:val="00A55F57"/>
    <w:rsid w:val="00A564DA"/>
    <w:rsid w:val="00A56A66"/>
    <w:rsid w:val="00A56FE1"/>
    <w:rsid w:val="00A572B3"/>
    <w:rsid w:val="00A5732C"/>
    <w:rsid w:val="00A576A5"/>
    <w:rsid w:val="00A576E4"/>
    <w:rsid w:val="00A57A17"/>
    <w:rsid w:val="00A60052"/>
    <w:rsid w:val="00A6037E"/>
    <w:rsid w:val="00A603AC"/>
    <w:rsid w:val="00A611FB"/>
    <w:rsid w:val="00A61574"/>
    <w:rsid w:val="00A6255A"/>
    <w:rsid w:val="00A62B5F"/>
    <w:rsid w:val="00A6410A"/>
    <w:rsid w:val="00A6437C"/>
    <w:rsid w:val="00A64A45"/>
    <w:rsid w:val="00A64F31"/>
    <w:rsid w:val="00A6593C"/>
    <w:rsid w:val="00A65B0A"/>
    <w:rsid w:val="00A66173"/>
    <w:rsid w:val="00A66A0B"/>
    <w:rsid w:val="00A7058B"/>
    <w:rsid w:val="00A70765"/>
    <w:rsid w:val="00A70EE6"/>
    <w:rsid w:val="00A711C8"/>
    <w:rsid w:val="00A73026"/>
    <w:rsid w:val="00A736A7"/>
    <w:rsid w:val="00A73BAE"/>
    <w:rsid w:val="00A73FE1"/>
    <w:rsid w:val="00A74649"/>
    <w:rsid w:val="00A74D02"/>
    <w:rsid w:val="00A74E1C"/>
    <w:rsid w:val="00A75333"/>
    <w:rsid w:val="00A753E4"/>
    <w:rsid w:val="00A758F1"/>
    <w:rsid w:val="00A75BAC"/>
    <w:rsid w:val="00A75C7F"/>
    <w:rsid w:val="00A75D83"/>
    <w:rsid w:val="00A75DFE"/>
    <w:rsid w:val="00A7601E"/>
    <w:rsid w:val="00A767E9"/>
    <w:rsid w:val="00A76EE1"/>
    <w:rsid w:val="00A77074"/>
    <w:rsid w:val="00A772B4"/>
    <w:rsid w:val="00A77681"/>
    <w:rsid w:val="00A77CF3"/>
    <w:rsid w:val="00A77E02"/>
    <w:rsid w:val="00A77F6A"/>
    <w:rsid w:val="00A8078B"/>
    <w:rsid w:val="00A80EFB"/>
    <w:rsid w:val="00A823B2"/>
    <w:rsid w:val="00A8288E"/>
    <w:rsid w:val="00A82943"/>
    <w:rsid w:val="00A82D55"/>
    <w:rsid w:val="00A82D62"/>
    <w:rsid w:val="00A83787"/>
    <w:rsid w:val="00A83849"/>
    <w:rsid w:val="00A83A13"/>
    <w:rsid w:val="00A840B7"/>
    <w:rsid w:val="00A842F9"/>
    <w:rsid w:val="00A84DDA"/>
    <w:rsid w:val="00A84F53"/>
    <w:rsid w:val="00A85389"/>
    <w:rsid w:val="00A85C31"/>
    <w:rsid w:val="00A866CD"/>
    <w:rsid w:val="00A867DE"/>
    <w:rsid w:val="00A86B21"/>
    <w:rsid w:val="00A877F2"/>
    <w:rsid w:val="00A877F6"/>
    <w:rsid w:val="00A87AC8"/>
    <w:rsid w:val="00A87C9E"/>
    <w:rsid w:val="00A90242"/>
    <w:rsid w:val="00A9066A"/>
    <w:rsid w:val="00A90A0F"/>
    <w:rsid w:val="00A90BA4"/>
    <w:rsid w:val="00A90C24"/>
    <w:rsid w:val="00A90D05"/>
    <w:rsid w:val="00A912D8"/>
    <w:rsid w:val="00A9133C"/>
    <w:rsid w:val="00A91520"/>
    <w:rsid w:val="00A91AF4"/>
    <w:rsid w:val="00A9211E"/>
    <w:rsid w:val="00A92129"/>
    <w:rsid w:val="00A92E4D"/>
    <w:rsid w:val="00A92FBF"/>
    <w:rsid w:val="00A92FCD"/>
    <w:rsid w:val="00A931B2"/>
    <w:rsid w:val="00A93427"/>
    <w:rsid w:val="00A935C3"/>
    <w:rsid w:val="00A936FC"/>
    <w:rsid w:val="00A9391A"/>
    <w:rsid w:val="00A94B5A"/>
    <w:rsid w:val="00A9561B"/>
    <w:rsid w:val="00A95B10"/>
    <w:rsid w:val="00A9621B"/>
    <w:rsid w:val="00A966E8"/>
    <w:rsid w:val="00A967AF"/>
    <w:rsid w:val="00A9694D"/>
    <w:rsid w:val="00A970CF"/>
    <w:rsid w:val="00AA0845"/>
    <w:rsid w:val="00AA0C0F"/>
    <w:rsid w:val="00AA1110"/>
    <w:rsid w:val="00AA1941"/>
    <w:rsid w:val="00AA1A4F"/>
    <w:rsid w:val="00AA1D50"/>
    <w:rsid w:val="00AA1F76"/>
    <w:rsid w:val="00AA225D"/>
    <w:rsid w:val="00AA23FD"/>
    <w:rsid w:val="00AA380E"/>
    <w:rsid w:val="00AA3AF2"/>
    <w:rsid w:val="00AA3C2A"/>
    <w:rsid w:val="00AA3C64"/>
    <w:rsid w:val="00AA4333"/>
    <w:rsid w:val="00AA4D46"/>
    <w:rsid w:val="00AA510E"/>
    <w:rsid w:val="00AA516C"/>
    <w:rsid w:val="00AA5810"/>
    <w:rsid w:val="00AA58AA"/>
    <w:rsid w:val="00AA5957"/>
    <w:rsid w:val="00AA5D6A"/>
    <w:rsid w:val="00AA66B2"/>
    <w:rsid w:val="00AA68F6"/>
    <w:rsid w:val="00AA6BC6"/>
    <w:rsid w:val="00AA6CA5"/>
    <w:rsid w:val="00AA7742"/>
    <w:rsid w:val="00AA7BCB"/>
    <w:rsid w:val="00AB059B"/>
    <w:rsid w:val="00AB08C7"/>
    <w:rsid w:val="00AB08F5"/>
    <w:rsid w:val="00AB0C0A"/>
    <w:rsid w:val="00AB0FEC"/>
    <w:rsid w:val="00AB149C"/>
    <w:rsid w:val="00AB1536"/>
    <w:rsid w:val="00AB1ED9"/>
    <w:rsid w:val="00AB28EA"/>
    <w:rsid w:val="00AB32CF"/>
    <w:rsid w:val="00AB40DF"/>
    <w:rsid w:val="00AB47BD"/>
    <w:rsid w:val="00AB4A5B"/>
    <w:rsid w:val="00AB508E"/>
    <w:rsid w:val="00AB51C3"/>
    <w:rsid w:val="00AB5E11"/>
    <w:rsid w:val="00AB66A8"/>
    <w:rsid w:val="00AB6D00"/>
    <w:rsid w:val="00AC00CA"/>
    <w:rsid w:val="00AC00D7"/>
    <w:rsid w:val="00AC09CB"/>
    <w:rsid w:val="00AC16E8"/>
    <w:rsid w:val="00AC1F73"/>
    <w:rsid w:val="00AC216F"/>
    <w:rsid w:val="00AC25C8"/>
    <w:rsid w:val="00AC2881"/>
    <w:rsid w:val="00AC335E"/>
    <w:rsid w:val="00AC3792"/>
    <w:rsid w:val="00AC3AF1"/>
    <w:rsid w:val="00AC3DA2"/>
    <w:rsid w:val="00AC3EFF"/>
    <w:rsid w:val="00AC51B4"/>
    <w:rsid w:val="00AC5478"/>
    <w:rsid w:val="00AC5A20"/>
    <w:rsid w:val="00AC6CDF"/>
    <w:rsid w:val="00AC6FBF"/>
    <w:rsid w:val="00AC7077"/>
    <w:rsid w:val="00AC719B"/>
    <w:rsid w:val="00AD0216"/>
    <w:rsid w:val="00AD05C7"/>
    <w:rsid w:val="00AD06D6"/>
    <w:rsid w:val="00AD0823"/>
    <w:rsid w:val="00AD09CD"/>
    <w:rsid w:val="00AD0B01"/>
    <w:rsid w:val="00AD129A"/>
    <w:rsid w:val="00AD1BA3"/>
    <w:rsid w:val="00AD1C90"/>
    <w:rsid w:val="00AD1CFB"/>
    <w:rsid w:val="00AD2198"/>
    <w:rsid w:val="00AD2D3C"/>
    <w:rsid w:val="00AD3102"/>
    <w:rsid w:val="00AD3919"/>
    <w:rsid w:val="00AD3C8F"/>
    <w:rsid w:val="00AD3EE5"/>
    <w:rsid w:val="00AD3EE9"/>
    <w:rsid w:val="00AD3F4B"/>
    <w:rsid w:val="00AD4D63"/>
    <w:rsid w:val="00AD4F43"/>
    <w:rsid w:val="00AD60E6"/>
    <w:rsid w:val="00AD62AA"/>
    <w:rsid w:val="00AD637B"/>
    <w:rsid w:val="00AD6C73"/>
    <w:rsid w:val="00AD6D8F"/>
    <w:rsid w:val="00AD7675"/>
    <w:rsid w:val="00AD7B55"/>
    <w:rsid w:val="00AE014F"/>
    <w:rsid w:val="00AE0A41"/>
    <w:rsid w:val="00AE16E1"/>
    <w:rsid w:val="00AE19AE"/>
    <w:rsid w:val="00AE1DB8"/>
    <w:rsid w:val="00AE2D49"/>
    <w:rsid w:val="00AE2DAE"/>
    <w:rsid w:val="00AE3668"/>
    <w:rsid w:val="00AE3E7B"/>
    <w:rsid w:val="00AE4052"/>
    <w:rsid w:val="00AE4767"/>
    <w:rsid w:val="00AE597A"/>
    <w:rsid w:val="00AE71AB"/>
    <w:rsid w:val="00AE796A"/>
    <w:rsid w:val="00AF0120"/>
    <w:rsid w:val="00AF01D4"/>
    <w:rsid w:val="00AF0874"/>
    <w:rsid w:val="00AF0DEE"/>
    <w:rsid w:val="00AF15AA"/>
    <w:rsid w:val="00AF16EF"/>
    <w:rsid w:val="00AF1AE4"/>
    <w:rsid w:val="00AF2187"/>
    <w:rsid w:val="00AF21EB"/>
    <w:rsid w:val="00AF230E"/>
    <w:rsid w:val="00AF2B2A"/>
    <w:rsid w:val="00AF3343"/>
    <w:rsid w:val="00AF35E1"/>
    <w:rsid w:val="00AF36E1"/>
    <w:rsid w:val="00AF3F89"/>
    <w:rsid w:val="00AF5A0F"/>
    <w:rsid w:val="00AF5D34"/>
    <w:rsid w:val="00AF64C8"/>
    <w:rsid w:val="00AF65C9"/>
    <w:rsid w:val="00AF6647"/>
    <w:rsid w:val="00AF6CE4"/>
    <w:rsid w:val="00AF6D69"/>
    <w:rsid w:val="00AF6F8A"/>
    <w:rsid w:val="00AF72E2"/>
    <w:rsid w:val="00AF735E"/>
    <w:rsid w:val="00AF77EC"/>
    <w:rsid w:val="00AF7854"/>
    <w:rsid w:val="00AF7C0E"/>
    <w:rsid w:val="00B007C0"/>
    <w:rsid w:val="00B00EA8"/>
    <w:rsid w:val="00B00EA9"/>
    <w:rsid w:val="00B01175"/>
    <w:rsid w:val="00B012A6"/>
    <w:rsid w:val="00B0196E"/>
    <w:rsid w:val="00B02315"/>
    <w:rsid w:val="00B02F95"/>
    <w:rsid w:val="00B0369E"/>
    <w:rsid w:val="00B03CEE"/>
    <w:rsid w:val="00B03D78"/>
    <w:rsid w:val="00B047C6"/>
    <w:rsid w:val="00B04C36"/>
    <w:rsid w:val="00B0558E"/>
    <w:rsid w:val="00B05AE6"/>
    <w:rsid w:val="00B05B58"/>
    <w:rsid w:val="00B060DA"/>
    <w:rsid w:val="00B0669A"/>
    <w:rsid w:val="00B0674E"/>
    <w:rsid w:val="00B06C3E"/>
    <w:rsid w:val="00B06E4A"/>
    <w:rsid w:val="00B07268"/>
    <w:rsid w:val="00B075B8"/>
    <w:rsid w:val="00B07821"/>
    <w:rsid w:val="00B07A0F"/>
    <w:rsid w:val="00B100A3"/>
    <w:rsid w:val="00B102DD"/>
    <w:rsid w:val="00B105F6"/>
    <w:rsid w:val="00B1086C"/>
    <w:rsid w:val="00B10BBE"/>
    <w:rsid w:val="00B10D8B"/>
    <w:rsid w:val="00B112B8"/>
    <w:rsid w:val="00B11319"/>
    <w:rsid w:val="00B11EB6"/>
    <w:rsid w:val="00B11EC8"/>
    <w:rsid w:val="00B12223"/>
    <w:rsid w:val="00B12488"/>
    <w:rsid w:val="00B124E8"/>
    <w:rsid w:val="00B127A3"/>
    <w:rsid w:val="00B12D6F"/>
    <w:rsid w:val="00B12DBC"/>
    <w:rsid w:val="00B12FA8"/>
    <w:rsid w:val="00B14048"/>
    <w:rsid w:val="00B141A5"/>
    <w:rsid w:val="00B1448C"/>
    <w:rsid w:val="00B1542E"/>
    <w:rsid w:val="00B15547"/>
    <w:rsid w:val="00B155DC"/>
    <w:rsid w:val="00B15916"/>
    <w:rsid w:val="00B15F60"/>
    <w:rsid w:val="00B16427"/>
    <w:rsid w:val="00B16C85"/>
    <w:rsid w:val="00B17283"/>
    <w:rsid w:val="00B177E7"/>
    <w:rsid w:val="00B17BF8"/>
    <w:rsid w:val="00B20EF2"/>
    <w:rsid w:val="00B224A6"/>
    <w:rsid w:val="00B226E7"/>
    <w:rsid w:val="00B22929"/>
    <w:rsid w:val="00B22BAD"/>
    <w:rsid w:val="00B22FBB"/>
    <w:rsid w:val="00B231B5"/>
    <w:rsid w:val="00B232CD"/>
    <w:rsid w:val="00B23336"/>
    <w:rsid w:val="00B23BBE"/>
    <w:rsid w:val="00B2404D"/>
    <w:rsid w:val="00B24202"/>
    <w:rsid w:val="00B2450F"/>
    <w:rsid w:val="00B2507E"/>
    <w:rsid w:val="00B250D1"/>
    <w:rsid w:val="00B260E2"/>
    <w:rsid w:val="00B261B6"/>
    <w:rsid w:val="00B2708A"/>
    <w:rsid w:val="00B274C3"/>
    <w:rsid w:val="00B2765B"/>
    <w:rsid w:val="00B27E20"/>
    <w:rsid w:val="00B300FF"/>
    <w:rsid w:val="00B30A83"/>
    <w:rsid w:val="00B30B72"/>
    <w:rsid w:val="00B30D02"/>
    <w:rsid w:val="00B30E78"/>
    <w:rsid w:val="00B31182"/>
    <w:rsid w:val="00B32264"/>
    <w:rsid w:val="00B324A0"/>
    <w:rsid w:val="00B3250A"/>
    <w:rsid w:val="00B32909"/>
    <w:rsid w:val="00B32B09"/>
    <w:rsid w:val="00B3310C"/>
    <w:rsid w:val="00B337F4"/>
    <w:rsid w:val="00B338FC"/>
    <w:rsid w:val="00B33B01"/>
    <w:rsid w:val="00B34817"/>
    <w:rsid w:val="00B34D85"/>
    <w:rsid w:val="00B3531A"/>
    <w:rsid w:val="00B3534A"/>
    <w:rsid w:val="00B35721"/>
    <w:rsid w:val="00B357CD"/>
    <w:rsid w:val="00B35AD1"/>
    <w:rsid w:val="00B362CD"/>
    <w:rsid w:val="00B36E9C"/>
    <w:rsid w:val="00B36F0B"/>
    <w:rsid w:val="00B37E86"/>
    <w:rsid w:val="00B37F42"/>
    <w:rsid w:val="00B40855"/>
    <w:rsid w:val="00B4086C"/>
    <w:rsid w:val="00B412C1"/>
    <w:rsid w:val="00B419D2"/>
    <w:rsid w:val="00B41AEA"/>
    <w:rsid w:val="00B4227C"/>
    <w:rsid w:val="00B428B8"/>
    <w:rsid w:val="00B42B96"/>
    <w:rsid w:val="00B43CC0"/>
    <w:rsid w:val="00B43CD7"/>
    <w:rsid w:val="00B440BA"/>
    <w:rsid w:val="00B44321"/>
    <w:rsid w:val="00B4442D"/>
    <w:rsid w:val="00B44977"/>
    <w:rsid w:val="00B44BE7"/>
    <w:rsid w:val="00B44CA0"/>
    <w:rsid w:val="00B44F04"/>
    <w:rsid w:val="00B45C26"/>
    <w:rsid w:val="00B45FA2"/>
    <w:rsid w:val="00B46136"/>
    <w:rsid w:val="00B4618F"/>
    <w:rsid w:val="00B46441"/>
    <w:rsid w:val="00B46A9E"/>
    <w:rsid w:val="00B47CFB"/>
    <w:rsid w:val="00B50F2C"/>
    <w:rsid w:val="00B51A09"/>
    <w:rsid w:val="00B51AFA"/>
    <w:rsid w:val="00B51FA6"/>
    <w:rsid w:val="00B5244E"/>
    <w:rsid w:val="00B53141"/>
    <w:rsid w:val="00B53300"/>
    <w:rsid w:val="00B53452"/>
    <w:rsid w:val="00B536A8"/>
    <w:rsid w:val="00B543EF"/>
    <w:rsid w:val="00B54556"/>
    <w:rsid w:val="00B547EF"/>
    <w:rsid w:val="00B557B8"/>
    <w:rsid w:val="00B55EAD"/>
    <w:rsid w:val="00B5619C"/>
    <w:rsid w:val="00B5622E"/>
    <w:rsid w:val="00B56725"/>
    <w:rsid w:val="00B56FFF"/>
    <w:rsid w:val="00B573B4"/>
    <w:rsid w:val="00B60206"/>
    <w:rsid w:val="00B60214"/>
    <w:rsid w:val="00B60452"/>
    <w:rsid w:val="00B60E26"/>
    <w:rsid w:val="00B61AAB"/>
    <w:rsid w:val="00B61C1F"/>
    <w:rsid w:val="00B61E71"/>
    <w:rsid w:val="00B61FAC"/>
    <w:rsid w:val="00B62EF3"/>
    <w:rsid w:val="00B63390"/>
    <w:rsid w:val="00B63FC6"/>
    <w:rsid w:val="00B64185"/>
    <w:rsid w:val="00B64389"/>
    <w:rsid w:val="00B653FA"/>
    <w:rsid w:val="00B65492"/>
    <w:rsid w:val="00B6568B"/>
    <w:rsid w:val="00B6580B"/>
    <w:rsid w:val="00B65938"/>
    <w:rsid w:val="00B6593D"/>
    <w:rsid w:val="00B65D64"/>
    <w:rsid w:val="00B65E50"/>
    <w:rsid w:val="00B65F29"/>
    <w:rsid w:val="00B6613A"/>
    <w:rsid w:val="00B667E2"/>
    <w:rsid w:val="00B671F5"/>
    <w:rsid w:val="00B6732E"/>
    <w:rsid w:val="00B67607"/>
    <w:rsid w:val="00B679B5"/>
    <w:rsid w:val="00B67B9F"/>
    <w:rsid w:val="00B67DF8"/>
    <w:rsid w:val="00B700EC"/>
    <w:rsid w:val="00B70135"/>
    <w:rsid w:val="00B70255"/>
    <w:rsid w:val="00B70312"/>
    <w:rsid w:val="00B705B8"/>
    <w:rsid w:val="00B70E52"/>
    <w:rsid w:val="00B71AA9"/>
    <w:rsid w:val="00B71B29"/>
    <w:rsid w:val="00B71F65"/>
    <w:rsid w:val="00B72081"/>
    <w:rsid w:val="00B72281"/>
    <w:rsid w:val="00B72716"/>
    <w:rsid w:val="00B72D66"/>
    <w:rsid w:val="00B72E74"/>
    <w:rsid w:val="00B73395"/>
    <w:rsid w:val="00B7471E"/>
    <w:rsid w:val="00B749AE"/>
    <w:rsid w:val="00B74C13"/>
    <w:rsid w:val="00B74E32"/>
    <w:rsid w:val="00B754D9"/>
    <w:rsid w:val="00B75C0D"/>
    <w:rsid w:val="00B7623E"/>
    <w:rsid w:val="00B762BD"/>
    <w:rsid w:val="00B76471"/>
    <w:rsid w:val="00B7652B"/>
    <w:rsid w:val="00B76DFB"/>
    <w:rsid w:val="00B77C9D"/>
    <w:rsid w:val="00B77D51"/>
    <w:rsid w:val="00B77E05"/>
    <w:rsid w:val="00B77EA8"/>
    <w:rsid w:val="00B803E6"/>
    <w:rsid w:val="00B80519"/>
    <w:rsid w:val="00B80631"/>
    <w:rsid w:val="00B81879"/>
    <w:rsid w:val="00B81DE0"/>
    <w:rsid w:val="00B82C9D"/>
    <w:rsid w:val="00B82D17"/>
    <w:rsid w:val="00B82EB9"/>
    <w:rsid w:val="00B84983"/>
    <w:rsid w:val="00B851C2"/>
    <w:rsid w:val="00B8545C"/>
    <w:rsid w:val="00B85979"/>
    <w:rsid w:val="00B859FF"/>
    <w:rsid w:val="00B85D18"/>
    <w:rsid w:val="00B85E9A"/>
    <w:rsid w:val="00B8650A"/>
    <w:rsid w:val="00B8673D"/>
    <w:rsid w:val="00B868AF"/>
    <w:rsid w:val="00B87027"/>
    <w:rsid w:val="00B87341"/>
    <w:rsid w:val="00B8742E"/>
    <w:rsid w:val="00B87A66"/>
    <w:rsid w:val="00B87F80"/>
    <w:rsid w:val="00B9041E"/>
    <w:rsid w:val="00B91366"/>
    <w:rsid w:val="00B914C4"/>
    <w:rsid w:val="00B91551"/>
    <w:rsid w:val="00B91865"/>
    <w:rsid w:val="00B92A10"/>
    <w:rsid w:val="00B92A78"/>
    <w:rsid w:val="00B92F93"/>
    <w:rsid w:val="00B93242"/>
    <w:rsid w:val="00B93571"/>
    <w:rsid w:val="00B93C40"/>
    <w:rsid w:val="00B94103"/>
    <w:rsid w:val="00B94CBC"/>
    <w:rsid w:val="00B953D0"/>
    <w:rsid w:val="00B95FFC"/>
    <w:rsid w:val="00B9647D"/>
    <w:rsid w:val="00B96900"/>
    <w:rsid w:val="00B97771"/>
    <w:rsid w:val="00B97B89"/>
    <w:rsid w:val="00BA05D1"/>
    <w:rsid w:val="00BA08B3"/>
    <w:rsid w:val="00BA2369"/>
    <w:rsid w:val="00BA23AA"/>
    <w:rsid w:val="00BA2866"/>
    <w:rsid w:val="00BA2BCF"/>
    <w:rsid w:val="00BA2BDD"/>
    <w:rsid w:val="00BA313D"/>
    <w:rsid w:val="00BA43ED"/>
    <w:rsid w:val="00BA4513"/>
    <w:rsid w:val="00BA4A4E"/>
    <w:rsid w:val="00BA5118"/>
    <w:rsid w:val="00BA5437"/>
    <w:rsid w:val="00BA56B2"/>
    <w:rsid w:val="00BA5DAD"/>
    <w:rsid w:val="00BA633F"/>
    <w:rsid w:val="00BA67D4"/>
    <w:rsid w:val="00BA6AB4"/>
    <w:rsid w:val="00BA6F4D"/>
    <w:rsid w:val="00BA74CC"/>
    <w:rsid w:val="00BA7AFE"/>
    <w:rsid w:val="00BB05A6"/>
    <w:rsid w:val="00BB05C1"/>
    <w:rsid w:val="00BB063F"/>
    <w:rsid w:val="00BB0863"/>
    <w:rsid w:val="00BB11D1"/>
    <w:rsid w:val="00BB1DE0"/>
    <w:rsid w:val="00BB21E6"/>
    <w:rsid w:val="00BB23E0"/>
    <w:rsid w:val="00BB33AE"/>
    <w:rsid w:val="00BB3C1D"/>
    <w:rsid w:val="00BB416D"/>
    <w:rsid w:val="00BB43C1"/>
    <w:rsid w:val="00BB4925"/>
    <w:rsid w:val="00BB5336"/>
    <w:rsid w:val="00BB5413"/>
    <w:rsid w:val="00BB5537"/>
    <w:rsid w:val="00BB5650"/>
    <w:rsid w:val="00BB565D"/>
    <w:rsid w:val="00BB58EA"/>
    <w:rsid w:val="00BB5B6E"/>
    <w:rsid w:val="00BB5BA1"/>
    <w:rsid w:val="00BB5E07"/>
    <w:rsid w:val="00BB623F"/>
    <w:rsid w:val="00BB6265"/>
    <w:rsid w:val="00BB64FF"/>
    <w:rsid w:val="00BB6778"/>
    <w:rsid w:val="00BB6A06"/>
    <w:rsid w:val="00BB6C6A"/>
    <w:rsid w:val="00BB7526"/>
    <w:rsid w:val="00BB7577"/>
    <w:rsid w:val="00BB7591"/>
    <w:rsid w:val="00BB7698"/>
    <w:rsid w:val="00BB7DF6"/>
    <w:rsid w:val="00BC02C4"/>
    <w:rsid w:val="00BC035B"/>
    <w:rsid w:val="00BC087F"/>
    <w:rsid w:val="00BC0EC1"/>
    <w:rsid w:val="00BC1076"/>
    <w:rsid w:val="00BC113D"/>
    <w:rsid w:val="00BC1181"/>
    <w:rsid w:val="00BC12AC"/>
    <w:rsid w:val="00BC1330"/>
    <w:rsid w:val="00BC19C7"/>
    <w:rsid w:val="00BC216D"/>
    <w:rsid w:val="00BC2A82"/>
    <w:rsid w:val="00BC399A"/>
    <w:rsid w:val="00BC3CB7"/>
    <w:rsid w:val="00BC4029"/>
    <w:rsid w:val="00BC40F6"/>
    <w:rsid w:val="00BC437C"/>
    <w:rsid w:val="00BC532A"/>
    <w:rsid w:val="00BC55D6"/>
    <w:rsid w:val="00BC5700"/>
    <w:rsid w:val="00BC5BEA"/>
    <w:rsid w:val="00BC60B1"/>
    <w:rsid w:val="00BC60C4"/>
    <w:rsid w:val="00BC6158"/>
    <w:rsid w:val="00BC62C6"/>
    <w:rsid w:val="00BC6C4B"/>
    <w:rsid w:val="00BC6D84"/>
    <w:rsid w:val="00BC6EFE"/>
    <w:rsid w:val="00BC7C7C"/>
    <w:rsid w:val="00BD0183"/>
    <w:rsid w:val="00BD0975"/>
    <w:rsid w:val="00BD0E95"/>
    <w:rsid w:val="00BD1002"/>
    <w:rsid w:val="00BD11F0"/>
    <w:rsid w:val="00BD15D9"/>
    <w:rsid w:val="00BD1B8A"/>
    <w:rsid w:val="00BD1E43"/>
    <w:rsid w:val="00BD3A46"/>
    <w:rsid w:val="00BD3B2C"/>
    <w:rsid w:val="00BD3F5D"/>
    <w:rsid w:val="00BD4788"/>
    <w:rsid w:val="00BD51AD"/>
    <w:rsid w:val="00BD52CB"/>
    <w:rsid w:val="00BD5668"/>
    <w:rsid w:val="00BD5756"/>
    <w:rsid w:val="00BD5AE5"/>
    <w:rsid w:val="00BD5E60"/>
    <w:rsid w:val="00BD60D5"/>
    <w:rsid w:val="00BD63A1"/>
    <w:rsid w:val="00BD64AD"/>
    <w:rsid w:val="00BD6609"/>
    <w:rsid w:val="00BD67D1"/>
    <w:rsid w:val="00BD701E"/>
    <w:rsid w:val="00BD73C0"/>
    <w:rsid w:val="00BD7545"/>
    <w:rsid w:val="00BE09AB"/>
    <w:rsid w:val="00BE0B34"/>
    <w:rsid w:val="00BE11E4"/>
    <w:rsid w:val="00BE17BC"/>
    <w:rsid w:val="00BE1A34"/>
    <w:rsid w:val="00BE1E38"/>
    <w:rsid w:val="00BE24E7"/>
    <w:rsid w:val="00BE278E"/>
    <w:rsid w:val="00BE2B18"/>
    <w:rsid w:val="00BE3908"/>
    <w:rsid w:val="00BE495D"/>
    <w:rsid w:val="00BE4BA8"/>
    <w:rsid w:val="00BE516C"/>
    <w:rsid w:val="00BE6076"/>
    <w:rsid w:val="00BE6441"/>
    <w:rsid w:val="00BE6E7D"/>
    <w:rsid w:val="00BE7550"/>
    <w:rsid w:val="00BF0464"/>
    <w:rsid w:val="00BF0963"/>
    <w:rsid w:val="00BF0977"/>
    <w:rsid w:val="00BF0C1D"/>
    <w:rsid w:val="00BF0DCF"/>
    <w:rsid w:val="00BF10DD"/>
    <w:rsid w:val="00BF1BB7"/>
    <w:rsid w:val="00BF22A8"/>
    <w:rsid w:val="00BF23B6"/>
    <w:rsid w:val="00BF2B42"/>
    <w:rsid w:val="00BF2C46"/>
    <w:rsid w:val="00BF2CD6"/>
    <w:rsid w:val="00BF3304"/>
    <w:rsid w:val="00BF3A6E"/>
    <w:rsid w:val="00BF4215"/>
    <w:rsid w:val="00BF43F4"/>
    <w:rsid w:val="00BF5245"/>
    <w:rsid w:val="00BF58C3"/>
    <w:rsid w:val="00BF5E42"/>
    <w:rsid w:val="00BF6DF1"/>
    <w:rsid w:val="00BF77FA"/>
    <w:rsid w:val="00BF7C94"/>
    <w:rsid w:val="00C00511"/>
    <w:rsid w:val="00C01692"/>
    <w:rsid w:val="00C0170C"/>
    <w:rsid w:val="00C01BC9"/>
    <w:rsid w:val="00C01FD4"/>
    <w:rsid w:val="00C02AD0"/>
    <w:rsid w:val="00C04192"/>
    <w:rsid w:val="00C04419"/>
    <w:rsid w:val="00C048DC"/>
    <w:rsid w:val="00C048DF"/>
    <w:rsid w:val="00C055CF"/>
    <w:rsid w:val="00C058D7"/>
    <w:rsid w:val="00C05E8E"/>
    <w:rsid w:val="00C05F22"/>
    <w:rsid w:val="00C05F8F"/>
    <w:rsid w:val="00C0688F"/>
    <w:rsid w:val="00C06D71"/>
    <w:rsid w:val="00C06EC5"/>
    <w:rsid w:val="00C102B5"/>
    <w:rsid w:val="00C10BB1"/>
    <w:rsid w:val="00C10D31"/>
    <w:rsid w:val="00C11039"/>
    <w:rsid w:val="00C115A7"/>
    <w:rsid w:val="00C11B03"/>
    <w:rsid w:val="00C121E9"/>
    <w:rsid w:val="00C122A4"/>
    <w:rsid w:val="00C127B2"/>
    <w:rsid w:val="00C12874"/>
    <w:rsid w:val="00C132DC"/>
    <w:rsid w:val="00C13346"/>
    <w:rsid w:val="00C136EC"/>
    <w:rsid w:val="00C13729"/>
    <w:rsid w:val="00C137F7"/>
    <w:rsid w:val="00C13925"/>
    <w:rsid w:val="00C13BF5"/>
    <w:rsid w:val="00C13E06"/>
    <w:rsid w:val="00C14A7B"/>
    <w:rsid w:val="00C155A6"/>
    <w:rsid w:val="00C15B2C"/>
    <w:rsid w:val="00C165C3"/>
    <w:rsid w:val="00C16716"/>
    <w:rsid w:val="00C16EDC"/>
    <w:rsid w:val="00C17572"/>
    <w:rsid w:val="00C17ECC"/>
    <w:rsid w:val="00C2091C"/>
    <w:rsid w:val="00C20AA3"/>
    <w:rsid w:val="00C20C0E"/>
    <w:rsid w:val="00C20F23"/>
    <w:rsid w:val="00C21CAF"/>
    <w:rsid w:val="00C21FB3"/>
    <w:rsid w:val="00C2298E"/>
    <w:rsid w:val="00C229CF"/>
    <w:rsid w:val="00C22B6B"/>
    <w:rsid w:val="00C23B11"/>
    <w:rsid w:val="00C2479C"/>
    <w:rsid w:val="00C24852"/>
    <w:rsid w:val="00C248B9"/>
    <w:rsid w:val="00C24B5D"/>
    <w:rsid w:val="00C24BD2"/>
    <w:rsid w:val="00C25637"/>
    <w:rsid w:val="00C25743"/>
    <w:rsid w:val="00C25961"/>
    <w:rsid w:val="00C25B9F"/>
    <w:rsid w:val="00C26483"/>
    <w:rsid w:val="00C273D4"/>
    <w:rsid w:val="00C27A49"/>
    <w:rsid w:val="00C27EC1"/>
    <w:rsid w:val="00C30348"/>
    <w:rsid w:val="00C30500"/>
    <w:rsid w:val="00C30D30"/>
    <w:rsid w:val="00C31165"/>
    <w:rsid w:val="00C315FC"/>
    <w:rsid w:val="00C31A59"/>
    <w:rsid w:val="00C31B46"/>
    <w:rsid w:val="00C31B9B"/>
    <w:rsid w:val="00C31FA9"/>
    <w:rsid w:val="00C32045"/>
    <w:rsid w:val="00C32238"/>
    <w:rsid w:val="00C322E0"/>
    <w:rsid w:val="00C32A64"/>
    <w:rsid w:val="00C32AB8"/>
    <w:rsid w:val="00C331C8"/>
    <w:rsid w:val="00C333FD"/>
    <w:rsid w:val="00C335C2"/>
    <w:rsid w:val="00C339EA"/>
    <w:rsid w:val="00C33DB8"/>
    <w:rsid w:val="00C34145"/>
    <w:rsid w:val="00C3458F"/>
    <w:rsid w:val="00C346C6"/>
    <w:rsid w:val="00C34986"/>
    <w:rsid w:val="00C350AB"/>
    <w:rsid w:val="00C35137"/>
    <w:rsid w:val="00C353C7"/>
    <w:rsid w:val="00C35CD8"/>
    <w:rsid w:val="00C35DA8"/>
    <w:rsid w:val="00C36763"/>
    <w:rsid w:val="00C368B5"/>
    <w:rsid w:val="00C3690F"/>
    <w:rsid w:val="00C36927"/>
    <w:rsid w:val="00C36950"/>
    <w:rsid w:val="00C372C8"/>
    <w:rsid w:val="00C374E9"/>
    <w:rsid w:val="00C378C1"/>
    <w:rsid w:val="00C37DE2"/>
    <w:rsid w:val="00C406B3"/>
    <w:rsid w:val="00C41E3E"/>
    <w:rsid w:val="00C42106"/>
    <w:rsid w:val="00C421C8"/>
    <w:rsid w:val="00C423A5"/>
    <w:rsid w:val="00C426EE"/>
    <w:rsid w:val="00C42AEE"/>
    <w:rsid w:val="00C4353B"/>
    <w:rsid w:val="00C436D0"/>
    <w:rsid w:val="00C440F6"/>
    <w:rsid w:val="00C44C4D"/>
    <w:rsid w:val="00C4500C"/>
    <w:rsid w:val="00C45352"/>
    <w:rsid w:val="00C45950"/>
    <w:rsid w:val="00C45B1D"/>
    <w:rsid w:val="00C46515"/>
    <w:rsid w:val="00C4681E"/>
    <w:rsid w:val="00C46BF1"/>
    <w:rsid w:val="00C46F59"/>
    <w:rsid w:val="00C47A7E"/>
    <w:rsid w:val="00C47BE5"/>
    <w:rsid w:val="00C504A7"/>
    <w:rsid w:val="00C50A82"/>
    <w:rsid w:val="00C50E59"/>
    <w:rsid w:val="00C51F74"/>
    <w:rsid w:val="00C52D84"/>
    <w:rsid w:val="00C52E0B"/>
    <w:rsid w:val="00C5313B"/>
    <w:rsid w:val="00C5364B"/>
    <w:rsid w:val="00C538DD"/>
    <w:rsid w:val="00C53C8E"/>
    <w:rsid w:val="00C53D24"/>
    <w:rsid w:val="00C53ED6"/>
    <w:rsid w:val="00C53EFA"/>
    <w:rsid w:val="00C53F37"/>
    <w:rsid w:val="00C5449A"/>
    <w:rsid w:val="00C546AA"/>
    <w:rsid w:val="00C54C3F"/>
    <w:rsid w:val="00C55253"/>
    <w:rsid w:val="00C55640"/>
    <w:rsid w:val="00C5599A"/>
    <w:rsid w:val="00C55AD0"/>
    <w:rsid w:val="00C5652D"/>
    <w:rsid w:val="00C56C5F"/>
    <w:rsid w:val="00C56F48"/>
    <w:rsid w:val="00C57967"/>
    <w:rsid w:val="00C57B8D"/>
    <w:rsid w:val="00C57BC4"/>
    <w:rsid w:val="00C57C06"/>
    <w:rsid w:val="00C611E3"/>
    <w:rsid w:val="00C61B17"/>
    <w:rsid w:val="00C61C48"/>
    <w:rsid w:val="00C62B47"/>
    <w:rsid w:val="00C62B7C"/>
    <w:rsid w:val="00C63297"/>
    <w:rsid w:val="00C6373B"/>
    <w:rsid w:val="00C63EEC"/>
    <w:rsid w:val="00C640DC"/>
    <w:rsid w:val="00C64155"/>
    <w:rsid w:val="00C642B0"/>
    <w:rsid w:val="00C649DB"/>
    <w:rsid w:val="00C65A5D"/>
    <w:rsid w:val="00C65ADB"/>
    <w:rsid w:val="00C669F8"/>
    <w:rsid w:val="00C66A99"/>
    <w:rsid w:val="00C66FAC"/>
    <w:rsid w:val="00C67847"/>
    <w:rsid w:val="00C67891"/>
    <w:rsid w:val="00C67C5D"/>
    <w:rsid w:val="00C67EC7"/>
    <w:rsid w:val="00C7018A"/>
    <w:rsid w:val="00C70728"/>
    <w:rsid w:val="00C70F42"/>
    <w:rsid w:val="00C71145"/>
    <w:rsid w:val="00C71591"/>
    <w:rsid w:val="00C71727"/>
    <w:rsid w:val="00C719FC"/>
    <w:rsid w:val="00C71D1C"/>
    <w:rsid w:val="00C72140"/>
    <w:rsid w:val="00C7240D"/>
    <w:rsid w:val="00C72BE9"/>
    <w:rsid w:val="00C733A4"/>
    <w:rsid w:val="00C738F6"/>
    <w:rsid w:val="00C73E73"/>
    <w:rsid w:val="00C7414E"/>
    <w:rsid w:val="00C7427F"/>
    <w:rsid w:val="00C74D6A"/>
    <w:rsid w:val="00C74D9C"/>
    <w:rsid w:val="00C75628"/>
    <w:rsid w:val="00C75B52"/>
    <w:rsid w:val="00C75E1B"/>
    <w:rsid w:val="00C75EAB"/>
    <w:rsid w:val="00C766CD"/>
    <w:rsid w:val="00C76B87"/>
    <w:rsid w:val="00C76D6F"/>
    <w:rsid w:val="00C77336"/>
    <w:rsid w:val="00C778F3"/>
    <w:rsid w:val="00C77A55"/>
    <w:rsid w:val="00C77B6C"/>
    <w:rsid w:val="00C77BA2"/>
    <w:rsid w:val="00C77F38"/>
    <w:rsid w:val="00C809B8"/>
    <w:rsid w:val="00C813D3"/>
    <w:rsid w:val="00C813E9"/>
    <w:rsid w:val="00C817C1"/>
    <w:rsid w:val="00C81AC0"/>
    <w:rsid w:val="00C81CA4"/>
    <w:rsid w:val="00C81F2F"/>
    <w:rsid w:val="00C81FC6"/>
    <w:rsid w:val="00C82539"/>
    <w:rsid w:val="00C82CB9"/>
    <w:rsid w:val="00C83489"/>
    <w:rsid w:val="00C83627"/>
    <w:rsid w:val="00C837C3"/>
    <w:rsid w:val="00C8415C"/>
    <w:rsid w:val="00C8420E"/>
    <w:rsid w:val="00C848F0"/>
    <w:rsid w:val="00C84C44"/>
    <w:rsid w:val="00C84D5F"/>
    <w:rsid w:val="00C85363"/>
    <w:rsid w:val="00C8596B"/>
    <w:rsid w:val="00C85A2C"/>
    <w:rsid w:val="00C85CF2"/>
    <w:rsid w:val="00C85FA6"/>
    <w:rsid w:val="00C86038"/>
    <w:rsid w:val="00C86219"/>
    <w:rsid w:val="00C863EB"/>
    <w:rsid w:val="00C867E3"/>
    <w:rsid w:val="00C86A86"/>
    <w:rsid w:val="00C87073"/>
    <w:rsid w:val="00C87D0F"/>
    <w:rsid w:val="00C90604"/>
    <w:rsid w:val="00C90B3E"/>
    <w:rsid w:val="00C90E13"/>
    <w:rsid w:val="00C910B5"/>
    <w:rsid w:val="00C91B29"/>
    <w:rsid w:val="00C9221D"/>
    <w:rsid w:val="00C92292"/>
    <w:rsid w:val="00C925ED"/>
    <w:rsid w:val="00C92839"/>
    <w:rsid w:val="00C92ED5"/>
    <w:rsid w:val="00C93AE1"/>
    <w:rsid w:val="00C93D7B"/>
    <w:rsid w:val="00C93F57"/>
    <w:rsid w:val="00C958C5"/>
    <w:rsid w:val="00C95AA9"/>
    <w:rsid w:val="00C95E12"/>
    <w:rsid w:val="00C95ED6"/>
    <w:rsid w:val="00C9605B"/>
    <w:rsid w:val="00C97266"/>
    <w:rsid w:val="00C97974"/>
    <w:rsid w:val="00C97E60"/>
    <w:rsid w:val="00CA0A0F"/>
    <w:rsid w:val="00CA0BD4"/>
    <w:rsid w:val="00CA0F62"/>
    <w:rsid w:val="00CA19F8"/>
    <w:rsid w:val="00CA1B5F"/>
    <w:rsid w:val="00CA1F7A"/>
    <w:rsid w:val="00CA20EB"/>
    <w:rsid w:val="00CA2194"/>
    <w:rsid w:val="00CA394A"/>
    <w:rsid w:val="00CA3FE4"/>
    <w:rsid w:val="00CA499F"/>
    <w:rsid w:val="00CA4AAE"/>
    <w:rsid w:val="00CA587F"/>
    <w:rsid w:val="00CA6ADC"/>
    <w:rsid w:val="00CA7182"/>
    <w:rsid w:val="00CA7232"/>
    <w:rsid w:val="00CB0593"/>
    <w:rsid w:val="00CB0611"/>
    <w:rsid w:val="00CB0851"/>
    <w:rsid w:val="00CB0A0D"/>
    <w:rsid w:val="00CB0F89"/>
    <w:rsid w:val="00CB1575"/>
    <w:rsid w:val="00CB177A"/>
    <w:rsid w:val="00CB1AFA"/>
    <w:rsid w:val="00CB1C43"/>
    <w:rsid w:val="00CB206B"/>
    <w:rsid w:val="00CB3814"/>
    <w:rsid w:val="00CB3D8B"/>
    <w:rsid w:val="00CB4C9D"/>
    <w:rsid w:val="00CB4CEC"/>
    <w:rsid w:val="00CB54B3"/>
    <w:rsid w:val="00CB5A3B"/>
    <w:rsid w:val="00CB5BEC"/>
    <w:rsid w:val="00CB5D38"/>
    <w:rsid w:val="00CB79D9"/>
    <w:rsid w:val="00CB7C51"/>
    <w:rsid w:val="00CB7FCF"/>
    <w:rsid w:val="00CC0192"/>
    <w:rsid w:val="00CC0681"/>
    <w:rsid w:val="00CC07C0"/>
    <w:rsid w:val="00CC0EE7"/>
    <w:rsid w:val="00CC0EF4"/>
    <w:rsid w:val="00CC0FC4"/>
    <w:rsid w:val="00CC134A"/>
    <w:rsid w:val="00CC1810"/>
    <w:rsid w:val="00CC1AA1"/>
    <w:rsid w:val="00CC2011"/>
    <w:rsid w:val="00CC223F"/>
    <w:rsid w:val="00CC26EC"/>
    <w:rsid w:val="00CC2844"/>
    <w:rsid w:val="00CC379D"/>
    <w:rsid w:val="00CC38BB"/>
    <w:rsid w:val="00CC3CC0"/>
    <w:rsid w:val="00CC3D02"/>
    <w:rsid w:val="00CC3D40"/>
    <w:rsid w:val="00CC4E0A"/>
    <w:rsid w:val="00CC51FA"/>
    <w:rsid w:val="00CC5A91"/>
    <w:rsid w:val="00CC5E19"/>
    <w:rsid w:val="00CC6743"/>
    <w:rsid w:val="00CC6D38"/>
    <w:rsid w:val="00CC77E4"/>
    <w:rsid w:val="00CC7B01"/>
    <w:rsid w:val="00CD026E"/>
    <w:rsid w:val="00CD027D"/>
    <w:rsid w:val="00CD0320"/>
    <w:rsid w:val="00CD1299"/>
    <w:rsid w:val="00CD15DD"/>
    <w:rsid w:val="00CD1CB8"/>
    <w:rsid w:val="00CD242D"/>
    <w:rsid w:val="00CD2587"/>
    <w:rsid w:val="00CD2A11"/>
    <w:rsid w:val="00CD2E03"/>
    <w:rsid w:val="00CD362F"/>
    <w:rsid w:val="00CD4006"/>
    <w:rsid w:val="00CD4C8D"/>
    <w:rsid w:val="00CD5206"/>
    <w:rsid w:val="00CD60CF"/>
    <w:rsid w:val="00CD6677"/>
    <w:rsid w:val="00CD6870"/>
    <w:rsid w:val="00CD7504"/>
    <w:rsid w:val="00CD79F1"/>
    <w:rsid w:val="00CD7CB6"/>
    <w:rsid w:val="00CE03D7"/>
    <w:rsid w:val="00CE13B6"/>
    <w:rsid w:val="00CE1927"/>
    <w:rsid w:val="00CE20CD"/>
    <w:rsid w:val="00CE2146"/>
    <w:rsid w:val="00CE2CFB"/>
    <w:rsid w:val="00CE2FDF"/>
    <w:rsid w:val="00CE3472"/>
    <w:rsid w:val="00CE379D"/>
    <w:rsid w:val="00CE3BE5"/>
    <w:rsid w:val="00CE3E8A"/>
    <w:rsid w:val="00CE4300"/>
    <w:rsid w:val="00CE49E2"/>
    <w:rsid w:val="00CE4A94"/>
    <w:rsid w:val="00CE50B7"/>
    <w:rsid w:val="00CE530F"/>
    <w:rsid w:val="00CE58E3"/>
    <w:rsid w:val="00CE59F1"/>
    <w:rsid w:val="00CE5BE9"/>
    <w:rsid w:val="00CE643A"/>
    <w:rsid w:val="00CE6B88"/>
    <w:rsid w:val="00CE6F1F"/>
    <w:rsid w:val="00CE6FF5"/>
    <w:rsid w:val="00CE7567"/>
    <w:rsid w:val="00CE78E8"/>
    <w:rsid w:val="00CE7DB2"/>
    <w:rsid w:val="00CE7F0C"/>
    <w:rsid w:val="00CF04BD"/>
    <w:rsid w:val="00CF0E1E"/>
    <w:rsid w:val="00CF0EFC"/>
    <w:rsid w:val="00CF1852"/>
    <w:rsid w:val="00CF25DD"/>
    <w:rsid w:val="00CF2700"/>
    <w:rsid w:val="00CF3014"/>
    <w:rsid w:val="00CF3C57"/>
    <w:rsid w:val="00CF4834"/>
    <w:rsid w:val="00CF6295"/>
    <w:rsid w:val="00CF6482"/>
    <w:rsid w:val="00CF655D"/>
    <w:rsid w:val="00CF6AFB"/>
    <w:rsid w:val="00CF74C8"/>
    <w:rsid w:val="00CF75B6"/>
    <w:rsid w:val="00CF7FFE"/>
    <w:rsid w:val="00D00376"/>
    <w:rsid w:val="00D006F0"/>
    <w:rsid w:val="00D007B4"/>
    <w:rsid w:val="00D00AFF"/>
    <w:rsid w:val="00D00B08"/>
    <w:rsid w:val="00D00BB8"/>
    <w:rsid w:val="00D00E4F"/>
    <w:rsid w:val="00D011BB"/>
    <w:rsid w:val="00D01668"/>
    <w:rsid w:val="00D019BC"/>
    <w:rsid w:val="00D01C2C"/>
    <w:rsid w:val="00D0269E"/>
    <w:rsid w:val="00D02B02"/>
    <w:rsid w:val="00D02EF0"/>
    <w:rsid w:val="00D03308"/>
    <w:rsid w:val="00D03545"/>
    <w:rsid w:val="00D03C51"/>
    <w:rsid w:val="00D03EF4"/>
    <w:rsid w:val="00D04111"/>
    <w:rsid w:val="00D0476D"/>
    <w:rsid w:val="00D04AF0"/>
    <w:rsid w:val="00D04EB6"/>
    <w:rsid w:val="00D05292"/>
    <w:rsid w:val="00D05402"/>
    <w:rsid w:val="00D05A4A"/>
    <w:rsid w:val="00D05FCB"/>
    <w:rsid w:val="00D06D50"/>
    <w:rsid w:val="00D06F1C"/>
    <w:rsid w:val="00D070E0"/>
    <w:rsid w:val="00D078C3"/>
    <w:rsid w:val="00D07D3B"/>
    <w:rsid w:val="00D07DAB"/>
    <w:rsid w:val="00D10454"/>
    <w:rsid w:val="00D10EDD"/>
    <w:rsid w:val="00D1121F"/>
    <w:rsid w:val="00D11264"/>
    <w:rsid w:val="00D11645"/>
    <w:rsid w:val="00D11A3E"/>
    <w:rsid w:val="00D11DF5"/>
    <w:rsid w:val="00D1203C"/>
    <w:rsid w:val="00D12875"/>
    <w:rsid w:val="00D12D59"/>
    <w:rsid w:val="00D12F75"/>
    <w:rsid w:val="00D13243"/>
    <w:rsid w:val="00D137C1"/>
    <w:rsid w:val="00D139EA"/>
    <w:rsid w:val="00D13FE5"/>
    <w:rsid w:val="00D1432B"/>
    <w:rsid w:val="00D144C4"/>
    <w:rsid w:val="00D1465D"/>
    <w:rsid w:val="00D14FE8"/>
    <w:rsid w:val="00D15184"/>
    <w:rsid w:val="00D15266"/>
    <w:rsid w:val="00D153F6"/>
    <w:rsid w:val="00D154DD"/>
    <w:rsid w:val="00D16904"/>
    <w:rsid w:val="00D16E2E"/>
    <w:rsid w:val="00D171B6"/>
    <w:rsid w:val="00D171DF"/>
    <w:rsid w:val="00D1727C"/>
    <w:rsid w:val="00D177D9"/>
    <w:rsid w:val="00D178FC"/>
    <w:rsid w:val="00D17FB6"/>
    <w:rsid w:val="00D200FC"/>
    <w:rsid w:val="00D2041F"/>
    <w:rsid w:val="00D204E8"/>
    <w:rsid w:val="00D20699"/>
    <w:rsid w:val="00D20881"/>
    <w:rsid w:val="00D20C53"/>
    <w:rsid w:val="00D20E4E"/>
    <w:rsid w:val="00D212DA"/>
    <w:rsid w:val="00D2150F"/>
    <w:rsid w:val="00D2152A"/>
    <w:rsid w:val="00D22685"/>
    <w:rsid w:val="00D22C95"/>
    <w:rsid w:val="00D23A06"/>
    <w:rsid w:val="00D23AF5"/>
    <w:rsid w:val="00D24276"/>
    <w:rsid w:val="00D24610"/>
    <w:rsid w:val="00D2469E"/>
    <w:rsid w:val="00D2486F"/>
    <w:rsid w:val="00D248F1"/>
    <w:rsid w:val="00D24AEE"/>
    <w:rsid w:val="00D24CF8"/>
    <w:rsid w:val="00D255AE"/>
    <w:rsid w:val="00D25D29"/>
    <w:rsid w:val="00D267E0"/>
    <w:rsid w:val="00D26D89"/>
    <w:rsid w:val="00D272D9"/>
    <w:rsid w:val="00D2736D"/>
    <w:rsid w:val="00D27E4D"/>
    <w:rsid w:val="00D27ECB"/>
    <w:rsid w:val="00D3013D"/>
    <w:rsid w:val="00D3017B"/>
    <w:rsid w:val="00D30592"/>
    <w:rsid w:val="00D307ED"/>
    <w:rsid w:val="00D30915"/>
    <w:rsid w:val="00D30DFB"/>
    <w:rsid w:val="00D30FB0"/>
    <w:rsid w:val="00D31298"/>
    <w:rsid w:val="00D31444"/>
    <w:rsid w:val="00D314B3"/>
    <w:rsid w:val="00D32CB8"/>
    <w:rsid w:val="00D32CFE"/>
    <w:rsid w:val="00D32F58"/>
    <w:rsid w:val="00D32FF1"/>
    <w:rsid w:val="00D33450"/>
    <w:rsid w:val="00D3384A"/>
    <w:rsid w:val="00D33B07"/>
    <w:rsid w:val="00D341B9"/>
    <w:rsid w:val="00D34624"/>
    <w:rsid w:val="00D3476E"/>
    <w:rsid w:val="00D3479E"/>
    <w:rsid w:val="00D347C9"/>
    <w:rsid w:val="00D34826"/>
    <w:rsid w:val="00D3506B"/>
    <w:rsid w:val="00D3508F"/>
    <w:rsid w:val="00D353A3"/>
    <w:rsid w:val="00D35826"/>
    <w:rsid w:val="00D35C23"/>
    <w:rsid w:val="00D360A8"/>
    <w:rsid w:val="00D36629"/>
    <w:rsid w:val="00D367A2"/>
    <w:rsid w:val="00D370E1"/>
    <w:rsid w:val="00D37134"/>
    <w:rsid w:val="00D37459"/>
    <w:rsid w:val="00D408C4"/>
    <w:rsid w:val="00D40D87"/>
    <w:rsid w:val="00D40E8F"/>
    <w:rsid w:val="00D41025"/>
    <w:rsid w:val="00D410AE"/>
    <w:rsid w:val="00D41939"/>
    <w:rsid w:val="00D41B9B"/>
    <w:rsid w:val="00D429A0"/>
    <w:rsid w:val="00D429A6"/>
    <w:rsid w:val="00D42BEE"/>
    <w:rsid w:val="00D430DB"/>
    <w:rsid w:val="00D4317B"/>
    <w:rsid w:val="00D436D6"/>
    <w:rsid w:val="00D43CB5"/>
    <w:rsid w:val="00D43D96"/>
    <w:rsid w:val="00D4439C"/>
    <w:rsid w:val="00D443E8"/>
    <w:rsid w:val="00D445F6"/>
    <w:rsid w:val="00D449ED"/>
    <w:rsid w:val="00D44B39"/>
    <w:rsid w:val="00D44C6C"/>
    <w:rsid w:val="00D44EAB"/>
    <w:rsid w:val="00D45332"/>
    <w:rsid w:val="00D456AF"/>
    <w:rsid w:val="00D45808"/>
    <w:rsid w:val="00D45EF7"/>
    <w:rsid w:val="00D46311"/>
    <w:rsid w:val="00D464BC"/>
    <w:rsid w:val="00D46592"/>
    <w:rsid w:val="00D46A97"/>
    <w:rsid w:val="00D47644"/>
    <w:rsid w:val="00D502DE"/>
    <w:rsid w:val="00D5036B"/>
    <w:rsid w:val="00D50670"/>
    <w:rsid w:val="00D51048"/>
    <w:rsid w:val="00D51097"/>
    <w:rsid w:val="00D514CF"/>
    <w:rsid w:val="00D51B77"/>
    <w:rsid w:val="00D51CD3"/>
    <w:rsid w:val="00D52286"/>
    <w:rsid w:val="00D52E07"/>
    <w:rsid w:val="00D53907"/>
    <w:rsid w:val="00D5394D"/>
    <w:rsid w:val="00D54412"/>
    <w:rsid w:val="00D54559"/>
    <w:rsid w:val="00D55472"/>
    <w:rsid w:val="00D55A0B"/>
    <w:rsid w:val="00D55F80"/>
    <w:rsid w:val="00D5619D"/>
    <w:rsid w:val="00D56D2A"/>
    <w:rsid w:val="00D57B2C"/>
    <w:rsid w:val="00D57C55"/>
    <w:rsid w:val="00D6003D"/>
    <w:rsid w:val="00D60472"/>
    <w:rsid w:val="00D60894"/>
    <w:rsid w:val="00D6146E"/>
    <w:rsid w:val="00D61885"/>
    <w:rsid w:val="00D619B5"/>
    <w:rsid w:val="00D61DF4"/>
    <w:rsid w:val="00D61E88"/>
    <w:rsid w:val="00D62450"/>
    <w:rsid w:val="00D6257D"/>
    <w:rsid w:val="00D627A4"/>
    <w:rsid w:val="00D62EE7"/>
    <w:rsid w:val="00D637D1"/>
    <w:rsid w:val="00D63881"/>
    <w:rsid w:val="00D64185"/>
    <w:rsid w:val="00D64269"/>
    <w:rsid w:val="00D64C06"/>
    <w:rsid w:val="00D64CAD"/>
    <w:rsid w:val="00D65F0D"/>
    <w:rsid w:val="00D66040"/>
    <w:rsid w:val="00D6626E"/>
    <w:rsid w:val="00D662E1"/>
    <w:rsid w:val="00D6690A"/>
    <w:rsid w:val="00D66C72"/>
    <w:rsid w:val="00D672D6"/>
    <w:rsid w:val="00D70318"/>
    <w:rsid w:val="00D7081D"/>
    <w:rsid w:val="00D70A64"/>
    <w:rsid w:val="00D7169B"/>
    <w:rsid w:val="00D7256E"/>
    <w:rsid w:val="00D72DA7"/>
    <w:rsid w:val="00D72FE9"/>
    <w:rsid w:val="00D734A8"/>
    <w:rsid w:val="00D738C4"/>
    <w:rsid w:val="00D739B7"/>
    <w:rsid w:val="00D73D6E"/>
    <w:rsid w:val="00D748FB"/>
    <w:rsid w:val="00D74C89"/>
    <w:rsid w:val="00D7539D"/>
    <w:rsid w:val="00D753C0"/>
    <w:rsid w:val="00D75850"/>
    <w:rsid w:val="00D759CA"/>
    <w:rsid w:val="00D76121"/>
    <w:rsid w:val="00D76123"/>
    <w:rsid w:val="00D768CE"/>
    <w:rsid w:val="00D76E56"/>
    <w:rsid w:val="00D77119"/>
    <w:rsid w:val="00D77143"/>
    <w:rsid w:val="00D77310"/>
    <w:rsid w:val="00D77A22"/>
    <w:rsid w:val="00D77EAD"/>
    <w:rsid w:val="00D77F68"/>
    <w:rsid w:val="00D80762"/>
    <w:rsid w:val="00D80912"/>
    <w:rsid w:val="00D8092D"/>
    <w:rsid w:val="00D811BD"/>
    <w:rsid w:val="00D8168E"/>
    <w:rsid w:val="00D821CA"/>
    <w:rsid w:val="00D82327"/>
    <w:rsid w:val="00D82857"/>
    <w:rsid w:val="00D82A91"/>
    <w:rsid w:val="00D82D66"/>
    <w:rsid w:val="00D82E93"/>
    <w:rsid w:val="00D83909"/>
    <w:rsid w:val="00D83C66"/>
    <w:rsid w:val="00D85063"/>
    <w:rsid w:val="00D85ACF"/>
    <w:rsid w:val="00D85CF8"/>
    <w:rsid w:val="00D860CE"/>
    <w:rsid w:val="00D8697F"/>
    <w:rsid w:val="00D876A3"/>
    <w:rsid w:val="00D87A3A"/>
    <w:rsid w:val="00D87B4C"/>
    <w:rsid w:val="00D90454"/>
    <w:rsid w:val="00D90B28"/>
    <w:rsid w:val="00D9109D"/>
    <w:rsid w:val="00D911A0"/>
    <w:rsid w:val="00D9147A"/>
    <w:rsid w:val="00D92A58"/>
    <w:rsid w:val="00D943E2"/>
    <w:rsid w:val="00D94576"/>
    <w:rsid w:val="00D9487B"/>
    <w:rsid w:val="00D94E3E"/>
    <w:rsid w:val="00D954FC"/>
    <w:rsid w:val="00D956D8"/>
    <w:rsid w:val="00D95BC1"/>
    <w:rsid w:val="00D960FD"/>
    <w:rsid w:val="00D96E24"/>
    <w:rsid w:val="00D9716E"/>
    <w:rsid w:val="00D976BE"/>
    <w:rsid w:val="00D97B20"/>
    <w:rsid w:val="00DA0947"/>
    <w:rsid w:val="00DA095D"/>
    <w:rsid w:val="00DA0B93"/>
    <w:rsid w:val="00DA1ACB"/>
    <w:rsid w:val="00DA1B39"/>
    <w:rsid w:val="00DA2217"/>
    <w:rsid w:val="00DA3188"/>
    <w:rsid w:val="00DA3476"/>
    <w:rsid w:val="00DA37D3"/>
    <w:rsid w:val="00DA3A7A"/>
    <w:rsid w:val="00DA3BA4"/>
    <w:rsid w:val="00DA3D9C"/>
    <w:rsid w:val="00DA44AB"/>
    <w:rsid w:val="00DA4928"/>
    <w:rsid w:val="00DA4980"/>
    <w:rsid w:val="00DA4CCC"/>
    <w:rsid w:val="00DA5341"/>
    <w:rsid w:val="00DA5409"/>
    <w:rsid w:val="00DA5CA1"/>
    <w:rsid w:val="00DA5EE5"/>
    <w:rsid w:val="00DA6288"/>
    <w:rsid w:val="00DA6425"/>
    <w:rsid w:val="00DA65E0"/>
    <w:rsid w:val="00DA6693"/>
    <w:rsid w:val="00DA6B1C"/>
    <w:rsid w:val="00DA6F67"/>
    <w:rsid w:val="00DA75CE"/>
    <w:rsid w:val="00DA79FC"/>
    <w:rsid w:val="00DA7C4F"/>
    <w:rsid w:val="00DA7E0C"/>
    <w:rsid w:val="00DB00A8"/>
    <w:rsid w:val="00DB0B7F"/>
    <w:rsid w:val="00DB1094"/>
    <w:rsid w:val="00DB10B9"/>
    <w:rsid w:val="00DB1200"/>
    <w:rsid w:val="00DB1259"/>
    <w:rsid w:val="00DB1283"/>
    <w:rsid w:val="00DB14D8"/>
    <w:rsid w:val="00DB1611"/>
    <w:rsid w:val="00DB173B"/>
    <w:rsid w:val="00DB1A43"/>
    <w:rsid w:val="00DB1D1D"/>
    <w:rsid w:val="00DB2899"/>
    <w:rsid w:val="00DB2F0C"/>
    <w:rsid w:val="00DB3250"/>
    <w:rsid w:val="00DB33FB"/>
    <w:rsid w:val="00DB398A"/>
    <w:rsid w:val="00DB4655"/>
    <w:rsid w:val="00DB48E0"/>
    <w:rsid w:val="00DB4AA3"/>
    <w:rsid w:val="00DB4AD4"/>
    <w:rsid w:val="00DB517F"/>
    <w:rsid w:val="00DB5417"/>
    <w:rsid w:val="00DB5418"/>
    <w:rsid w:val="00DB5426"/>
    <w:rsid w:val="00DB6192"/>
    <w:rsid w:val="00DB6939"/>
    <w:rsid w:val="00DB6C02"/>
    <w:rsid w:val="00DB6DC6"/>
    <w:rsid w:val="00DB7CAE"/>
    <w:rsid w:val="00DC02CE"/>
    <w:rsid w:val="00DC07E0"/>
    <w:rsid w:val="00DC1323"/>
    <w:rsid w:val="00DC1503"/>
    <w:rsid w:val="00DC22DE"/>
    <w:rsid w:val="00DC29BE"/>
    <w:rsid w:val="00DC2A87"/>
    <w:rsid w:val="00DC2B60"/>
    <w:rsid w:val="00DC2D91"/>
    <w:rsid w:val="00DC2EBB"/>
    <w:rsid w:val="00DC39BE"/>
    <w:rsid w:val="00DC3F0E"/>
    <w:rsid w:val="00DC4421"/>
    <w:rsid w:val="00DC464C"/>
    <w:rsid w:val="00DC4956"/>
    <w:rsid w:val="00DC51DC"/>
    <w:rsid w:val="00DC5868"/>
    <w:rsid w:val="00DC65DB"/>
    <w:rsid w:val="00DC6967"/>
    <w:rsid w:val="00DC6F40"/>
    <w:rsid w:val="00DC7EF8"/>
    <w:rsid w:val="00DD0168"/>
    <w:rsid w:val="00DD2155"/>
    <w:rsid w:val="00DD3229"/>
    <w:rsid w:val="00DD322D"/>
    <w:rsid w:val="00DD3352"/>
    <w:rsid w:val="00DD388D"/>
    <w:rsid w:val="00DD3912"/>
    <w:rsid w:val="00DD398D"/>
    <w:rsid w:val="00DD3B27"/>
    <w:rsid w:val="00DD474E"/>
    <w:rsid w:val="00DD4BFF"/>
    <w:rsid w:val="00DD5060"/>
    <w:rsid w:val="00DD5A10"/>
    <w:rsid w:val="00DD5AB6"/>
    <w:rsid w:val="00DD5F23"/>
    <w:rsid w:val="00DD5F5B"/>
    <w:rsid w:val="00DD69B7"/>
    <w:rsid w:val="00DD69BC"/>
    <w:rsid w:val="00DD6C9A"/>
    <w:rsid w:val="00DD6E56"/>
    <w:rsid w:val="00DD742E"/>
    <w:rsid w:val="00DD7886"/>
    <w:rsid w:val="00DD7C8F"/>
    <w:rsid w:val="00DE00EF"/>
    <w:rsid w:val="00DE059C"/>
    <w:rsid w:val="00DE085E"/>
    <w:rsid w:val="00DE08E6"/>
    <w:rsid w:val="00DE0D8C"/>
    <w:rsid w:val="00DE0F96"/>
    <w:rsid w:val="00DE21F6"/>
    <w:rsid w:val="00DE2240"/>
    <w:rsid w:val="00DE2DBC"/>
    <w:rsid w:val="00DE2E66"/>
    <w:rsid w:val="00DE37CC"/>
    <w:rsid w:val="00DE3E35"/>
    <w:rsid w:val="00DE4982"/>
    <w:rsid w:val="00DE4F15"/>
    <w:rsid w:val="00DE534C"/>
    <w:rsid w:val="00DE5705"/>
    <w:rsid w:val="00DE585F"/>
    <w:rsid w:val="00DE623B"/>
    <w:rsid w:val="00DE655A"/>
    <w:rsid w:val="00DE658B"/>
    <w:rsid w:val="00DE733C"/>
    <w:rsid w:val="00DE7354"/>
    <w:rsid w:val="00DE755B"/>
    <w:rsid w:val="00DE7800"/>
    <w:rsid w:val="00DE7E19"/>
    <w:rsid w:val="00DF0C78"/>
    <w:rsid w:val="00DF0C7C"/>
    <w:rsid w:val="00DF12C1"/>
    <w:rsid w:val="00DF149D"/>
    <w:rsid w:val="00DF1C1E"/>
    <w:rsid w:val="00DF20A3"/>
    <w:rsid w:val="00DF25BB"/>
    <w:rsid w:val="00DF3218"/>
    <w:rsid w:val="00DF3435"/>
    <w:rsid w:val="00DF3530"/>
    <w:rsid w:val="00DF37EF"/>
    <w:rsid w:val="00DF3ABA"/>
    <w:rsid w:val="00DF3AD5"/>
    <w:rsid w:val="00DF410B"/>
    <w:rsid w:val="00DF46CF"/>
    <w:rsid w:val="00DF4A7D"/>
    <w:rsid w:val="00DF4BB1"/>
    <w:rsid w:val="00DF4D07"/>
    <w:rsid w:val="00DF51CE"/>
    <w:rsid w:val="00DF51F5"/>
    <w:rsid w:val="00DF53F2"/>
    <w:rsid w:val="00DF56C3"/>
    <w:rsid w:val="00DF57F2"/>
    <w:rsid w:val="00DF62C1"/>
    <w:rsid w:val="00DF6507"/>
    <w:rsid w:val="00DF650A"/>
    <w:rsid w:val="00DF69F9"/>
    <w:rsid w:val="00DF6A91"/>
    <w:rsid w:val="00DF73B1"/>
    <w:rsid w:val="00DF77AF"/>
    <w:rsid w:val="00DF79FC"/>
    <w:rsid w:val="00DF7B4C"/>
    <w:rsid w:val="00DF7EC6"/>
    <w:rsid w:val="00E00767"/>
    <w:rsid w:val="00E00DFE"/>
    <w:rsid w:val="00E00E99"/>
    <w:rsid w:val="00E015F0"/>
    <w:rsid w:val="00E01992"/>
    <w:rsid w:val="00E01B4F"/>
    <w:rsid w:val="00E02507"/>
    <w:rsid w:val="00E0281B"/>
    <w:rsid w:val="00E02872"/>
    <w:rsid w:val="00E02BE1"/>
    <w:rsid w:val="00E0309E"/>
    <w:rsid w:val="00E04878"/>
    <w:rsid w:val="00E04E02"/>
    <w:rsid w:val="00E05191"/>
    <w:rsid w:val="00E05663"/>
    <w:rsid w:val="00E057F0"/>
    <w:rsid w:val="00E0589D"/>
    <w:rsid w:val="00E05CD5"/>
    <w:rsid w:val="00E065CC"/>
    <w:rsid w:val="00E06840"/>
    <w:rsid w:val="00E075CE"/>
    <w:rsid w:val="00E078A2"/>
    <w:rsid w:val="00E07B00"/>
    <w:rsid w:val="00E07BA3"/>
    <w:rsid w:val="00E103E1"/>
    <w:rsid w:val="00E110D5"/>
    <w:rsid w:val="00E1116F"/>
    <w:rsid w:val="00E11AA6"/>
    <w:rsid w:val="00E127B5"/>
    <w:rsid w:val="00E12BC0"/>
    <w:rsid w:val="00E12F72"/>
    <w:rsid w:val="00E130EC"/>
    <w:rsid w:val="00E1312C"/>
    <w:rsid w:val="00E1368B"/>
    <w:rsid w:val="00E13B93"/>
    <w:rsid w:val="00E13FC6"/>
    <w:rsid w:val="00E1446E"/>
    <w:rsid w:val="00E14CC4"/>
    <w:rsid w:val="00E157A2"/>
    <w:rsid w:val="00E159C8"/>
    <w:rsid w:val="00E15CDD"/>
    <w:rsid w:val="00E15CF4"/>
    <w:rsid w:val="00E15F62"/>
    <w:rsid w:val="00E1657D"/>
    <w:rsid w:val="00E16CB2"/>
    <w:rsid w:val="00E17D25"/>
    <w:rsid w:val="00E20593"/>
    <w:rsid w:val="00E207BA"/>
    <w:rsid w:val="00E20D8E"/>
    <w:rsid w:val="00E21880"/>
    <w:rsid w:val="00E2191F"/>
    <w:rsid w:val="00E21952"/>
    <w:rsid w:val="00E21C3D"/>
    <w:rsid w:val="00E22646"/>
    <w:rsid w:val="00E228FC"/>
    <w:rsid w:val="00E22D7B"/>
    <w:rsid w:val="00E230FB"/>
    <w:rsid w:val="00E23668"/>
    <w:rsid w:val="00E236A1"/>
    <w:rsid w:val="00E239D0"/>
    <w:rsid w:val="00E242D3"/>
    <w:rsid w:val="00E24411"/>
    <w:rsid w:val="00E24614"/>
    <w:rsid w:val="00E2497D"/>
    <w:rsid w:val="00E24C19"/>
    <w:rsid w:val="00E24DE4"/>
    <w:rsid w:val="00E24E63"/>
    <w:rsid w:val="00E25143"/>
    <w:rsid w:val="00E25FA8"/>
    <w:rsid w:val="00E260FA"/>
    <w:rsid w:val="00E2629A"/>
    <w:rsid w:val="00E266FD"/>
    <w:rsid w:val="00E272C1"/>
    <w:rsid w:val="00E27730"/>
    <w:rsid w:val="00E27775"/>
    <w:rsid w:val="00E2794F"/>
    <w:rsid w:val="00E27FF8"/>
    <w:rsid w:val="00E301F4"/>
    <w:rsid w:val="00E30AD6"/>
    <w:rsid w:val="00E30B92"/>
    <w:rsid w:val="00E3100F"/>
    <w:rsid w:val="00E31886"/>
    <w:rsid w:val="00E31BC2"/>
    <w:rsid w:val="00E32117"/>
    <w:rsid w:val="00E32600"/>
    <w:rsid w:val="00E3318F"/>
    <w:rsid w:val="00E33D11"/>
    <w:rsid w:val="00E34DED"/>
    <w:rsid w:val="00E350F1"/>
    <w:rsid w:val="00E3549D"/>
    <w:rsid w:val="00E3598C"/>
    <w:rsid w:val="00E35A7F"/>
    <w:rsid w:val="00E35E6C"/>
    <w:rsid w:val="00E3627F"/>
    <w:rsid w:val="00E36526"/>
    <w:rsid w:val="00E373D9"/>
    <w:rsid w:val="00E3746E"/>
    <w:rsid w:val="00E377A8"/>
    <w:rsid w:val="00E37FB7"/>
    <w:rsid w:val="00E40291"/>
    <w:rsid w:val="00E406ED"/>
    <w:rsid w:val="00E41B7E"/>
    <w:rsid w:val="00E4238A"/>
    <w:rsid w:val="00E42496"/>
    <w:rsid w:val="00E425C9"/>
    <w:rsid w:val="00E42BE9"/>
    <w:rsid w:val="00E42D40"/>
    <w:rsid w:val="00E434AC"/>
    <w:rsid w:val="00E4351B"/>
    <w:rsid w:val="00E43C18"/>
    <w:rsid w:val="00E44206"/>
    <w:rsid w:val="00E44317"/>
    <w:rsid w:val="00E447E4"/>
    <w:rsid w:val="00E451D6"/>
    <w:rsid w:val="00E45218"/>
    <w:rsid w:val="00E452F9"/>
    <w:rsid w:val="00E465F7"/>
    <w:rsid w:val="00E46714"/>
    <w:rsid w:val="00E46E63"/>
    <w:rsid w:val="00E47218"/>
    <w:rsid w:val="00E4733E"/>
    <w:rsid w:val="00E473BE"/>
    <w:rsid w:val="00E47451"/>
    <w:rsid w:val="00E47AE2"/>
    <w:rsid w:val="00E501C6"/>
    <w:rsid w:val="00E5020A"/>
    <w:rsid w:val="00E508C1"/>
    <w:rsid w:val="00E50EB0"/>
    <w:rsid w:val="00E51011"/>
    <w:rsid w:val="00E510A9"/>
    <w:rsid w:val="00E51C50"/>
    <w:rsid w:val="00E51CCB"/>
    <w:rsid w:val="00E5380B"/>
    <w:rsid w:val="00E5413D"/>
    <w:rsid w:val="00E543EE"/>
    <w:rsid w:val="00E55177"/>
    <w:rsid w:val="00E555E6"/>
    <w:rsid w:val="00E55770"/>
    <w:rsid w:val="00E55987"/>
    <w:rsid w:val="00E56097"/>
    <w:rsid w:val="00E56540"/>
    <w:rsid w:val="00E56B20"/>
    <w:rsid w:val="00E56BB6"/>
    <w:rsid w:val="00E56BC3"/>
    <w:rsid w:val="00E5700D"/>
    <w:rsid w:val="00E57407"/>
    <w:rsid w:val="00E57977"/>
    <w:rsid w:val="00E57B25"/>
    <w:rsid w:val="00E60438"/>
    <w:rsid w:val="00E60B1F"/>
    <w:rsid w:val="00E60C7E"/>
    <w:rsid w:val="00E61D42"/>
    <w:rsid w:val="00E620F1"/>
    <w:rsid w:val="00E621AE"/>
    <w:rsid w:val="00E636F8"/>
    <w:rsid w:val="00E63866"/>
    <w:rsid w:val="00E63995"/>
    <w:rsid w:val="00E63CA2"/>
    <w:rsid w:val="00E63DFA"/>
    <w:rsid w:val="00E64053"/>
    <w:rsid w:val="00E64FF4"/>
    <w:rsid w:val="00E66EC9"/>
    <w:rsid w:val="00E6768F"/>
    <w:rsid w:val="00E67C42"/>
    <w:rsid w:val="00E67F3B"/>
    <w:rsid w:val="00E701CC"/>
    <w:rsid w:val="00E7091F"/>
    <w:rsid w:val="00E70AB9"/>
    <w:rsid w:val="00E70F13"/>
    <w:rsid w:val="00E71548"/>
    <w:rsid w:val="00E716DD"/>
    <w:rsid w:val="00E71899"/>
    <w:rsid w:val="00E71D12"/>
    <w:rsid w:val="00E71E59"/>
    <w:rsid w:val="00E71E62"/>
    <w:rsid w:val="00E720E7"/>
    <w:rsid w:val="00E722E6"/>
    <w:rsid w:val="00E72ABC"/>
    <w:rsid w:val="00E72C4C"/>
    <w:rsid w:val="00E73B66"/>
    <w:rsid w:val="00E74553"/>
    <w:rsid w:val="00E74A06"/>
    <w:rsid w:val="00E74E7F"/>
    <w:rsid w:val="00E7547E"/>
    <w:rsid w:val="00E7569D"/>
    <w:rsid w:val="00E757E5"/>
    <w:rsid w:val="00E759BA"/>
    <w:rsid w:val="00E75ACF"/>
    <w:rsid w:val="00E75D72"/>
    <w:rsid w:val="00E75F1D"/>
    <w:rsid w:val="00E7632A"/>
    <w:rsid w:val="00E76670"/>
    <w:rsid w:val="00E77137"/>
    <w:rsid w:val="00E8001B"/>
    <w:rsid w:val="00E8048A"/>
    <w:rsid w:val="00E80586"/>
    <w:rsid w:val="00E8064F"/>
    <w:rsid w:val="00E806A2"/>
    <w:rsid w:val="00E80FB7"/>
    <w:rsid w:val="00E824C4"/>
    <w:rsid w:val="00E8298E"/>
    <w:rsid w:val="00E84009"/>
    <w:rsid w:val="00E84474"/>
    <w:rsid w:val="00E84EFF"/>
    <w:rsid w:val="00E87279"/>
    <w:rsid w:val="00E879EC"/>
    <w:rsid w:val="00E92538"/>
    <w:rsid w:val="00E930F4"/>
    <w:rsid w:val="00E9313F"/>
    <w:rsid w:val="00E93749"/>
    <w:rsid w:val="00E93B2D"/>
    <w:rsid w:val="00E94169"/>
    <w:rsid w:val="00E94DFD"/>
    <w:rsid w:val="00E9522D"/>
    <w:rsid w:val="00E956A3"/>
    <w:rsid w:val="00E9574B"/>
    <w:rsid w:val="00E9585E"/>
    <w:rsid w:val="00E95BE2"/>
    <w:rsid w:val="00E961CC"/>
    <w:rsid w:val="00E97495"/>
    <w:rsid w:val="00EA0469"/>
    <w:rsid w:val="00EA1089"/>
    <w:rsid w:val="00EA114B"/>
    <w:rsid w:val="00EA11E2"/>
    <w:rsid w:val="00EA1700"/>
    <w:rsid w:val="00EA20AF"/>
    <w:rsid w:val="00EA309E"/>
    <w:rsid w:val="00EA388C"/>
    <w:rsid w:val="00EA3B8D"/>
    <w:rsid w:val="00EA3CD3"/>
    <w:rsid w:val="00EA42B1"/>
    <w:rsid w:val="00EA43A3"/>
    <w:rsid w:val="00EA4884"/>
    <w:rsid w:val="00EA4A52"/>
    <w:rsid w:val="00EA4B47"/>
    <w:rsid w:val="00EA50E6"/>
    <w:rsid w:val="00EA55BB"/>
    <w:rsid w:val="00EA5B16"/>
    <w:rsid w:val="00EA5CD4"/>
    <w:rsid w:val="00EA5E0A"/>
    <w:rsid w:val="00EA5E9D"/>
    <w:rsid w:val="00EA630A"/>
    <w:rsid w:val="00EA68DC"/>
    <w:rsid w:val="00EA6F3A"/>
    <w:rsid w:val="00EA7173"/>
    <w:rsid w:val="00EA7552"/>
    <w:rsid w:val="00EA7714"/>
    <w:rsid w:val="00EB0AAE"/>
    <w:rsid w:val="00EB0E15"/>
    <w:rsid w:val="00EB1053"/>
    <w:rsid w:val="00EB144E"/>
    <w:rsid w:val="00EB1E53"/>
    <w:rsid w:val="00EB222C"/>
    <w:rsid w:val="00EB2764"/>
    <w:rsid w:val="00EB2DBA"/>
    <w:rsid w:val="00EB2FBC"/>
    <w:rsid w:val="00EB3395"/>
    <w:rsid w:val="00EB34ED"/>
    <w:rsid w:val="00EB3504"/>
    <w:rsid w:val="00EB380F"/>
    <w:rsid w:val="00EB3C4C"/>
    <w:rsid w:val="00EB3E80"/>
    <w:rsid w:val="00EB4916"/>
    <w:rsid w:val="00EB49CC"/>
    <w:rsid w:val="00EB4F33"/>
    <w:rsid w:val="00EB55DB"/>
    <w:rsid w:val="00EB6269"/>
    <w:rsid w:val="00EB660A"/>
    <w:rsid w:val="00EB6B46"/>
    <w:rsid w:val="00EB7915"/>
    <w:rsid w:val="00EB7BA2"/>
    <w:rsid w:val="00EB7EFE"/>
    <w:rsid w:val="00EC0201"/>
    <w:rsid w:val="00EC0B50"/>
    <w:rsid w:val="00EC0BBD"/>
    <w:rsid w:val="00EC1458"/>
    <w:rsid w:val="00EC17E0"/>
    <w:rsid w:val="00EC208A"/>
    <w:rsid w:val="00EC2DBF"/>
    <w:rsid w:val="00EC2E28"/>
    <w:rsid w:val="00EC2EAD"/>
    <w:rsid w:val="00EC3089"/>
    <w:rsid w:val="00EC33BA"/>
    <w:rsid w:val="00EC3A72"/>
    <w:rsid w:val="00EC3D90"/>
    <w:rsid w:val="00EC43B4"/>
    <w:rsid w:val="00EC50BA"/>
    <w:rsid w:val="00EC5569"/>
    <w:rsid w:val="00EC5C2C"/>
    <w:rsid w:val="00EC6159"/>
    <w:rsid w:val="00EC619D"/>
    <w:rsid w:val="00EC654B"/>
    <w:rsid w:val="00EC674B"/>
    <w:rsid w:val="00EC6B9C"/>
    <w:rsid w:val="00EC6D23"/>
    <w:rsid w:val="00EC6EEE"/>
    <w:rsid w:val="00EC73D8"/>
    <w:rsid w:val="00EC78DF"/>
    <w:rsid w:val="00EC7C83"/>
    <w:rsid w:val="00EC7D68"/>
    <w:rsid w:val="00ED054E"/>
    <w:rsid w:val="00ED0A78"/>
    <w:rsid w:val="00ED0C14"/>
    <w:rsid w:val="00ED0E3E"/>
    <w:rsid w:val="00ED0E7C"/>
    <w:rsid w:val="00ED10D3"/>
    <w:rsid w:val="00ED15E7"/>
    <w:rsid w:val="00ED22FD"/>
    <w:rsid w:val="00ED27D4"/>
    <w:rsid w:val="00ED33A7"/>
    <w:rsid w:val="00ED34C6"/>
    <w:rsid w:val="00ED39ED"/>
    <w:rsid w:val="00ED3CE5"/>
    <w:rsid w:val="00ED4167"/>
    <w:rsid w:val="00ED4303"/>
    <w:rsid w:val="00ED4F5E"/>
    <w:rsid w:val="00ED5516"/>
    <w:rsid w:val="00ED5B9B"/>
    <w:rsid w:val="00ED5D89"/>
    <w:rsid w:val="00ED5F6B"/>
    <w:rsid w:val="00ED6D82"/>
    <w:rsid w:val="00ED6EF0"/>
    <w:rsid w:val="00ED7432"/>
    <w:rsid w:val="00ED7510"/>
    <w:rsid w:val="00ED7810"/>
    <w:rsid w:val="00ED7ACC"/>
    <w:rsid w:val="00EE2004"/>
    <w:rsid w:val="00EE2340"/>
    <w:rsid w:val="00EE2D9F"/>
    <w:rsid w:val="00EE2F9E"/>
    <w:rsid w:val="00EE3019"/>
    <w:rsid w:val="00EE33D4"/>
    <w:rsid w:val="00EE3533"/>
    <w:rsid w:val="00EE3730"/>
    <w:rsid w:val="00EE3BD7"/>
    <w:rsid w:val="00EE4071"/>
    <w:rsid w:val="00EE422E"/>
    <w:rsid w:val="00EE426F"/>
    <w:rsid w:val="00EE4566"/>
    <w:rsid w:val="00EE4F9E"/>
    <w:rsid w:val="00EE57D3"/>
    <w:rsid w:val="00EE5B7E"/>
    <w:rsid w:val="00EE6BF6"/>
    <w:rsid w:val="00EE6F1A"/>
    <w:rsid w:val="00EE7629"/>
    <w:rsid w:val="00EE797D"/>
    <w:rsid w:val="00EE7E10"/>
    <w:rsid w:val="00EF03AD"/>
    <w:rsid w:val="00EF0602"/>
    <w:rsid w:val="00EF0D4B"/>
    <w:rsid w:val="00EF0E93"/>
    <w:rsid w:val="00EF21AF"/>
    <w:rsid w:val="00EF2E0F"/>
    <w:rsid w:val="00EF358A"/>
    <w:rsid w:val="00EF3629"/>
    <w:rsid w:val="00EF37CB"/>
    <w:rsid w:val="00EF465C"/>
    <w:rsid w:val="00EF46DF"/>
    <w:rsid w:val="00EF474C"/>
    <w:rsid w:val="00EF4A07"/>
    <w:rsid w:val="00EF540C"/>
    <w:rsid w:val="00EF5D18"/>
    <w:rsid w:val="00EF63B7"/>
    <w:rsid w:val="00EF6BFA"/>
    <w:rsid w:val="00EF7279"/>
    <w:rsid w:val="00EF7626"/>
    <w:rsid w:val="00EF785A"/>
    <w:rsid w:val="00EF7A39"/>
    <w:rsid w:val="00EF7A46"/>
    <w:rsid w:val="00EF7C18"/>
    <w:rsid w:val="00EF7C75"/>
    <w:rsid w:val="00EF7F39"/>
    <w:rsid w:val="00F005E0"/>
    <w:rsid w:val="00F006AB"/>
    <w:rsid w:val="00F00BE1"/>
    <w:rsid w:val="00F00C30"/>
    <w:rsid w:val="00F00D6F"/>
    <w:rsid w:val="00F01517"/>
    <w:rsid w:val="00F01929"/>
    <w:rsid w:val="00F01BB3"/>
    <w:rsid w:val="00F01BF1"/>
    <w:rsid w:val="00F01CC6"/>
    <w:rsid w:val="00F01D57"/>
    <w:rsid w:val="00F01DF1"/>
    <w:rsid w:val="00F02E46"/>
    <w:rsid w:val="00F030DB"/>
    <w:rsid w:val="00F031D8"/>
    <w:rsid w:val="00F0334F"/>
    <w:rsid w:val="00F0368C"/>
    <w:rsid w:val="00F03988"/>
    <w:rsid w:val="00F04244"/>
    <w:rsid w:val="00F047C5"/>
    <w:rsid w:val="00F04967"/>
    <w:rsid w:val="00F04DCC"/>
    <w:rsid w:val="00F057CB"/>
    <w:rsid w:val="00F062D8"/>
    <w:rsid w:val="00F0630B"/>
    <w:rsid w:val="00F06315"/>
    <w:rsid w:val="00F06506"/>
    <w:rsid w:val="00F06654"/>
    <w:rsid w:val="00F06681"/>
    <w:rsid w:val="00F06716"/>
    <w:rsid w:val="00F0694D"/>
    <w:rsid w:val="00F06DDF"/>
    <w:rsid w:val="00F06E86"/>
    <w:rsid w:val="00F07048"/>
    <w:rsid w:val="00F075FA"/>
    <w:rsid w:val="00F104BD"/>
    <w:rsid w:val="00F105B0"/>
    <w:rsid w:val="00F10A76"/>
    <w:rsid w:val="00F116EE"/>
    <w:rsid w:val="00F11865"/>
    <w:rsid w:val="00F118D5"/>
    <w:rsid w:val="00F133EC"/>
    <w:rsid w:val="00F14520"/>
    <w:rsid w:val="00F14636"/>
    <w:rsid w:val="00F15C6A"/>
    <w:rsid w:val="00F16D0A"/>
    <w:rsid w:val="00F174EC"/>
    <w:rsid w:val="00F17749"/>
    <w:rsid w:val="00F17D54"/>
    <w:rsid w:val="00F17E55"/>
    <w:rsid w:val="00F17ED9"/>
    <w:rsid w:val="00F17F66"/>
    <w:rsid w:val="00F20AAB"/>
    <w:rsid w:val="00F20B51"/>
    <w:rsid w:val="00F2100F"/>
    <w:rsid w:val="00F217E9"/>
    <w:rsid w:val="00F22132"/>
    <w:rsid w:val="00F225FF"/>
    <w:rsid w:val="00F22BF1"/>
    <w:rsid w:val="00F22D82"/>
    <w:rsid w:val="00F23ACB"/>
    <w:rsid w:val="00F24131"/>
    <w:rsid w:val="00F24213"/>
    <w:rsid w:val="00F24876"/>
    <w:rsid w:val="00F26006"/>
    <w:rsid w:val="00F26683"/>
    <w:rsid w:val="00F2689A"/>
    <w:rsid w:val="00F26E4D"/>
    <w:rsid w:val="00F274E7"/>
    <w:rsid w:val="00F27640"/>
    <w:rsid w:val="00F27805"/>
    <w:rsid w:val="00F27EDD"/>
    <w:rsid w:val="00F3074D"/>
    <w:rsid w:val="00F30C59"/>
    <w:rsid w:val="00F30D5E"/>
    <w:rsid w:val="00F313AF"/>
    <w:rsid w:val="00F33041"/>
    <w:rsid w:val="00F3398E"/>
    <w:rsid w:val="00F340BB"/>
    <w:rsid w:val="00F345C5"/>
    <w:rsid w:val="00F34725"/>
    <w:rsid w:val="00F35546"/>
    <w:rsid w:val="00F3556A"/>
    <w:rsid w:val="00F35D05"/>
    <w:rsid w:val="00F364A9"/>
    <w:rsid w:val="00F3670C"/>
    <w:rsid w:val="00F37C8C"/>
    <w:rsid w:val="00F40126"/>
    <w:rsid w:val="00F40284"/>
    <w:rsid w:val="00F405EA"/>
    <w:rsid w:val="00F406A6"/>
    <w:rsid w:val="00F407B3"/>
    <w:rsid w:val="00F40DF8"/>
    <w:rsid w:val="00F410EA"/>
    <w:rsid w:val="00F42134"/>
    <w:rsid w:val="00F42798"/>
    <w:rsid w:val="00F42CC5"/>
    <w:rsid w:val="00F43211"/>
    <w:rsid w:val="00F43DB5"/>
    <w:rsid w:val="00F4416D"/>
    <w:rsid w:val="00F448DB"/>
    <w:rsid w:val="00F44A22"/>
    <w:rsid w:val="00F44EF1"/>
    <w:rsid w:val="00F45BDA"/>
    <w:rsid w:val="00F46697"/>
    <w:rsid w:val="00F46AC9"/>
    <w:rsid w:val="00F47013"/>
    <w:rsid w:val="00F47059"/>
    <w:rsid w:val="00F47126"/>
    <w:rsid w:val="00F475EA"/>
    <w:rsid w:val="00F5015D"/>
    <w:rsid w:val="00F50619"/>
    <w:rsid w:val="00F50AC1"/>
    <w:rsid w:val="00F51C3D"/>
    <w:rsid w:val="00F51E3B"/>
    <w:rsid w:val="00F52B52"/>
    <w:rsid w:val="00F53014"/>
    <w:rsid w:val="00F53237"/>
    <w:rsid w:val="00F53A17"/>
    <w:rsid w:val="00F53CC2"/>
    <w:rsid w:val="00F53EEA"/>
    <w:rsid w:val="00F54113"/>
    <w:rsid w:val="00F54140"/>
    <w:rsid w:val="00F54874"/>
    <w:rsid w:val="00F54932"/>
    <w:rsid w:val="00F54DC2"/>
    <w:rsid w:val="00F54DC6"/>
    <w:rsid w:val="00F54EBC"/>
    <w:rsid w:val="00F55352"/>
    <w:rsid w:val="00F5544F"/>
    <w:rsid w:val="00F5580B"/>
    <w:rsid w:val="00F55917"/>
    <w:rsid w:val="00F55AC6"/>
    <w:rsid w:val="00F566A9"/>
    <w:rsid w:val="00F57522"/>
    <w:rsid w:val="00F57861"/>
    <w:rsid w:val="00F57C00"/>
    <w:rsid w:val="00F601B6"/>
    <w:rsid w:val="00F606B2"/>
    <w:rsid w:val="00F606B9"/>
    <w:rsid w:val="00F60956"/>
    <w:rsid w:val="00F61138"/>
    <w:rsid w:val="00F61A32"/>
    <w:rsid w:val="00F61F96"/>
    <w:rsid w:val="00F62332"/>
    <w:rsid w:val="00F6253B"/>
    <w:rsid w:val="00F62991"/>
    <w:rsid w:val="00F62B64"/>
    <w:rsid w:val="00F63FE1"/>
    <w:rsid w:val="00F64728"/>
    <w:rsid w:val="00F6498D"/>
    <w:rsid w:val="00F64F86"/>
    <w:rsid w:val="00F64F8C"/>
    <w:rsid w:val="00F65369"/>
    <w:rsid w:val="00F65BFD"/>
    <w:rsid w:val="00F6642F"/>
    <w:rsid w:val="00F66952"/>
    <w:rsid w:val="00F66F19"/>
    <w:rsid w:val="00F67072"/>
    <w:rsid w:val="00F677CD"/>
    <w:rsid w:val="00F67B10"/>
    <w:rsid w:val="00F67D23"/>
    <w:rsid w:val="00F7068B"/>
    <w:rsid w:val="00F706CD"/>
    <w:rsid w:val="00F7087C"/>
    <w:rsid w:val="00F70BB0"/>
    <w:rsid w:val="00F70D37"/>
    <w:rsid w:val="00F7152C"/>
    <w:rsid w:val="00F7171A"/>
    <w:rsid w:val="00F72446"/>
    <w:rsid w:val="00F724F1"/>
    <w:rsid w:val="00F727A0"/>
    <w:rsid w:val="00F72CE3"/>
    <w:rsid w:val="00F732C8"/>
    <w:rsid w:val="00F7352E"/>
    <w:rsid w:val="00F7379B"/>
    <w:rsid w:val="00F73E8B"/>
    <w:rsid w:val="00F73FA2"/>
    <w:rsid w:val="00F73FBD"/>
    <w:rsid w:val="00F74CB7"/>
    <w:rsid w:val="00F7574E"/>
    <w:rsid w:val="00F75A82"/>
    <w:rsid w:val="00F760BE"/>
    <w:rsid w:val="00F760EB"/>
    <w:rsid w:val="00F76244"/>
    <w:rsid w:val="00F76457"/>
    <w:rsid w:val="00F76776"/>
    <w:rsid w:val="00F76B94"/>
    <w:rsid w:val="00F76C21"/>
    <w:rsid w:val="00F770EE"/>
    <w:rsid w:val="00F80471"/>
    <w:rsid w:val="00F80A78"/>
    <w:rsid w:val="00F8106D"/>
    <w:rsid w:val="00F81C0F"/>
    <w:rsid w:val="00F81DE4"/>
    <w:rsid w:val="00F820FB"/>
    <w:rsid w:val="00F8260C"/>
    <w:rsid w:val="00F83168"/>
    <w:rsid w:val="00F83AFB"/>
    <w:rsid w:val="00F83D35"/>
    <w:rsid w:val="00F83DE9"/>
    <w:rsid w:val="00F84CB7"/>
    <w:rsid w:val="00F850F1"/>
    <w:rsid w:val="00F851FE"/>
    <w:rsid w:val="00F85FBF"/>
    <w:rsid w:val="00F8615A"/>
    <w:rsid w:val="00F8781A"/>
    <w:rsid w:val="00F90005"/>
    <w:rsid w:val="00F908EC"/>
    <w:rsid w:val="00F90CAB"/>
    <w:rsid w:val="00F90E1C"/>
    <w:rsid w:val="00F90E1F"/>
    <w:rsid w:val="00F9103E"/>
    <w:rsid w:val="00F914E7"/>
    <w:rsid w:val="00F91D76"/>
    <w:rsid w:val="00F91E71"/>
    <w:rsid w:val="00F92031"/>
    <w:rsid w:val="00F9212E"/>
    <w:rsid w:val="00F92583"/>
    <w:rsid w:val="00F94257"/>
    <w:rsid w:val="00F944DC"/>
    <w:rsid w:val="00F95020"/>
    <w:rsid w:val="00F957A9"/>
    <w:rsid w:val="00F95A15"/>
    <w:rsid w:val="00F95B82"/>
    <w:rsid w:val="00F96447"/>
    <w:rsid w:val="00F96C5A"/>
    <w:rsid w:val="00F96C7A"/>
    <w:rsid w:val="00F96D53"/>
    <w:rsid w:val="00F97B5F"/>
    <w:rsid w:val="00FA0083"/>
    <w:rsid w:val="00FA039D"/>
    <w:rsid w:val="00FA0ABE"/>
    <w:rsid w:val="00FA0D10"/>
    <w:rsid w:val="00FA11A1"/>
    <w:rsid w:val="00FA13A2"/>
    <w:rsid w:val="00FA255C"/>
    <w:rsid w:val="00FA27C4"/>
    <w:rsid w:val="00FA2B1D"/>
    <w:rsid w:val="00FA31E3"/>
    <w:rsid w:val="00FA392C"/>
    <w:rsid w:val="00FA49A5"/>
    <w:rsid w:val="00FA4B3E"/>
    <w:rsid w:val="00FA4B60"/>
    <w:rsid w:val="00FA52DE"/>
    <w:rsid w:val="00FA5B41"/>
    <w:rsid w:val="00FA62A0"/>
    <w:rsid w:val="00FA62B8"/>
    <w:rsid w:val="00FA6442"/>
    <w:rsid w:val="00FA6C6F"/>
    <w:rsid w:val="00FA6ED9"/>
    <w:rsid w:val="00FA6F73"/>
    <w:rsid w:val="00FA711F"/>
    <w:rsid w:val="00FA74CC"/>
    <w:rsid w:val="00FA754D"/>
    <w:rsid w:val="00FA75B5"/>
    <w:rsid w:val="00FA7843"/>
    <w:rsid w:val="00FA7898"/>
    <w:rsid w:val="00FA7A5F"/>
    <w:rsid w:val="00FA7DF0"/>
    <w:rsid w:val="00FA7F49"/>
    <w:rsid w:val="00FB03C0"/>
    <w:rsid w:val="00FB08DE"/>
    <w:rsid w:val="00FB0F29"/>
    <w:rsid w:val="00FB18F2"/>
    <w:rsid w:val="00FB2402"/>
    <w:rsid w:val="00FB46B9"/>
    <w:rsid w:val="00FB4731"/>
    <w:rsid w:val="00FB4B5A"/>
    <w:rsid w:val="00FB4BBE"/>
    <w:rsid w:val="00FB4BFC"/>
    <w:rsid w:val="00FB5408"/>
    <w:rsid w:val="00FB5FB1"/>
    <w:rsid w:val="00FB609A"/>
    <w:rsid w:val="00FB6982"/>
    <w:rsid w:val="00FB6F14"/>
    <w:rsid w:val="00FB7385"/>
    <w:rsid w:val="00FB7F23"/>
    <w:rsid w:val="00FC12D9"/>
    <w:rsid w:val="00FC15D2"/>
    <w:rsid w:val="00FC1D81"/>
    <w:rsid w:val="00FC1E75"/>
    <w:rsid w:val="00FC1F8D"/>
    <w:rsid w:val="00FC2FE7"/>
    <w:rsid w:val="00FC380B"/>
    <w:rsid w:val="00FC45D0"/>
    <w:rsid w:val="00FC4946"/>
    <w:rsid w:val="00FC4A3C"/>
    <w:rsid w:val="00FC4C02"/>
    <w:rsid w:val="00FC5457"/>
    <w:rsid w:val="00FC5AD4"/>
    <w:rsid w:val="00FC5EC6"/>
    <w:rsid w:val="00FC6125"/>
    <w:rsid w:val="00FC6373"/>
    <w:rsid w:val="00FC63BA"/>
    <w:rsid w:val="00FC6403"/>
    <w:rsid w:val="00FC6416"/>
    <w:rsid w:val="00FC7C2C"/>
    <w:rsid w:val="00FC7C71"/>
    <w:rsid w:val="00FD0C11"/>
    <w:rsid w:val="00FD0D2D"/>
    <w:rsid w:val="00FD0E25"/>
    <w:rsid w:val="00FD0EC5"/>
    <w:rsid w:val="00FD0FE9"/>
    <w:rsid w:val="00FD1565"/>
    <w:rsid w:val="00FD16A6"/>
    <w:rsid w:val="00FD3116"/>
    <w:rsid w:val="00FD3309"/>
    <w:rsid w:val="00FD3E45"/>
    <w:rsid w:val="00FD432A"/>
    <w:rsid w:val="00FD45DC"/>
    <w:rsid w:val="00FD49E6"/>
    <w:rsid w:val="00FD56B2"/>
    <w:rsid w:val="00FD5F08"/>
    <w:rsid w:val="00FD63AC"/>
    <w:rsid w:val="00FD67B8"/>
    <w:rsid w:val="00FD6CEE"/>
    <w:rsid w:val="00FD7A3A"/>
    <w:rsid w:val="00FD7CE7"/>
    <w:rsid w:val="00FD7E1B"/>
    <w:rsid w:val="00FE0693"/>
    <w:rsid w:val="00FE0A01"/>
    <w:rsid w:val="00FE1154"/>
    <w:rsid w:val="00FE17FB"/>
    <w:rsid w:val="00FE1C0B"/>
    <w:rsid w:val="00FE1F6D"/>
    <w:rsid w:val="00FE20F0"/>
    <w:rsid w:val="00FE2340"/>
    <w:rsid w:val="00FE2715"/>
    <w:rsid w:val="00FE2E68"/>
    <w:rsid w:val="00FE35BD"/>
    <w:rsid w:val="00FE4666"/>
    <w:rsid w:val="00FE48F8"/>
    <w:rsid w:val="00FE5468"/>
    <w:rsid w:val="00FE5AE4"/>
    <w:rsid w:val="00FE5C51"/>
    <w:rsid w:val="00FE6067"/>
    <w:rsid w:val="00FE6456"/>
    <w:rsid w:val="00FE65DC"/>
    <w:rsid w:val="00FE6911"/>
    <w:rsid w:val="00FE7192"/>
    <w:rsid w:val="00FE771C"/>
    <w:rsid w:val="00FE7B85"/>
    <w:rsid w:val="00FE7F1E"/>
    <w:rsid w:val="00FF19AD"/>
    <w:rsid w:val="00FF22EF"/>
    <w:rsid w:val="00FF2B53"/>
    <w:rsid w:val="00FF2BD9"/>
    <w:rsid w:val="00FF3247"/>
    <w:rsid w:val="00FF4E5D"/>
    <w:rsid w:val="00FF5E06"/>
    <w:rsid w:val="00FF62E2"/>
    <w:rsid w:val="00FF6F7E"/>
    <w:rsid w:val="00FF768C"/>
    <w:rsid w:val="00FF7A97"/>
    <w:rsid w:val="00FF7B96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28FF6D50"/>
  <w15:chartTrackingRefBased/>
  <w15:docId w15:val="{F006CB17-BA1D-4538-B596-13B1023D1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</w:rPr>
  </w:style>
  <w:style w:type="paragraph" w:styleId="Nagwek1">
    <w:name w:val="heading 1"/>
    <w:basedOn w:val="Normalny"/>
    <w:next w:val="Normalny"/>
    <w:autoRedefine/>
    <w:qFormat/>
    <w:rsid w:val="00480C6E"/>
    <w:pPr>
      <w:keepNext/>
      <w:suppressAutoHyphens/>
      <w:spacing w:before="240" w:line="276" w:lineRule="auto"/>
      <w:outlineLvl w:val="0"/>
    </w:pPr>
    <w:rPr>
      <w:rFonts w:ascii="Arial" w:hAnsi="Arial" w:cs="Arial"/>
      <w:b/>
      <w:spacing w:val="-6"/>
      <w:sz w:val="22"/>
      <w:szCs w:val="22"/>
    </w:rPr>
  </w:style>
  <w:style w:type="paragraph" w:styleId="Nagwek2">
    <w:name w:val="heading 2"/>
    <w:basedOn w:val="Normalny"/>
    <w:next w:val="Normalny"/>
    <w:autoRedefine/>
    <w:qFormat/>
    <w:rsid w:val="000B2A40"/>
    <w:pPr>
      <w:keepNext/>
      <w:suppressAutoHyphens/>
      <w:spacing w:before="240" w:line="276" w:lineRule="auto"/>
      <w:ind w:right="-170"/>
      <w:outlineLvl w:val="1"/>
    </w:pPr>
    <w:rPr>
      <w:rFonts w:ascii="Arial" w:hAnsi="Arial" w:cs="Arial"/>
      <w:b/>
      <w:spacing w:val="-6"/>
      <w:szCs w:val="24"/>
    </w:rPr>
  </w:style>
  <w:style w:type="paragraph" w:styleId="Nagwek3">
    <w:name w:val="heading 3"/>
    <w:basedOn w:val="Normalny"/>
    <w:next w:val="Normalny"/>
    <w:link w:val="Nagwek3Znak"/>
    <w:qFormat/>
    <w:rsid w:val="0027517F"/>
    <w:pPr>
      <w:keepNext/>
      <w:suppressAutoHyphens/>
      <w:spacing w:before="60" w:after="60"/>
      <w:ind w:left="170" w:right="170"/>
      <w:outlineLvl w:val="2"/>
    </w:pPr>
    <w:rPr>
      <w:b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F77AF"/>
    <w:pPr>
      <w:spacing w:before="240" w:after="60"/>
      <w:outlineLvl w:val="7"/>
    </w:pPr>
    <w:rPr>
      <w:rFonts w:ascii="Calibri" w:hAnsi="Calibri"/>
      <w:i/>
      <w:iCs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pPr>
      <w:ind w:left="-567" w:right="-426" w:firstLine="283"/>
      <w:jc w:val="center"/>
    </w:pPr>
    <w:rPr>
      <w:b/>
      <w:lang w:val="x-none" w:eastAsia="x-none"/>
    </w:rPr>
  </w:style>
  <w:style w:type="paragraph" w:styleId="Tekstpodstawowy3">
    <w:name w:val="Body Text 3"/>
    <w:basedOn w:val="Normalny"/>
    <w:link w:val="Tekstpodstawowy3Znak"/>
    <w:pPr>
      <w:jc w:val="center"/>
    </w:pPr>
    <w:rPr>
      <w:lang w:val="x-none" w:eastAsia="x-none"/>
    </w:rPr>
  </w:style>
  <w:style w:type="paragraph" w:styleId="Tekstblokowy">
    <w:name w:val="Block Text"/>
    <w:basedOn w:val="Normalny"/>
    <w:pPr>
      <w:ind w:left="76" w:right="-426"/>
    </w:pPr>
  </w:style>
  <w:style w:type="paragraph" w:styleId="Tekstpodstawowywcity">
    <w:name w:val="Body Text Indent"/>
    <w:basedOn w:val="Normalny"/>
    <w:link w:val="TekstpodstawowywcityZnak"/>
    <w:pPr>
      <w:ind w:left="-284"/>
    </w:pPr>
    <w:rPr>
      <w:lang w:val="x-none" w:eastAsia="x-none"/>
    </w:rPr>
  </w:style>
  <w:style w:type="paragraph" w:styleId="Tekstpodstawowywcity2">
    <w:name w:val="Body Text Indent 2"/>
    <w:basedOn w:val="Normalny"/>
    <w:link w:val="Tekstpodstawowywcity2Znak"/>
    <w:pPr>
      <w:ind w:left="-567"/>
    </w:pPr>
    <w:rPr>
      <w:lang w:val="x-none" w:eastAsia="x-none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link w:val="TekstpodstawowyZnak"/>
    <w:uiPriority w:val="99"/>
    <w:pPr>
      <w:ind w:right="-426"/>
    </w:pPr>
    <w:rPr>
      <w:lang w:val="x-none" w:eastAsia="x-none"/>
    </w:rPr>
  </w:style>
  <w:style w:type="character" w:styleId="Hipercze">
    <w:name w:val="Hyperlink"/>
    <w:uiPriority w:val="99"/>
    <w:rsid w:val="008B2A1A"/>
    <w:rPr>
      <w:color w:val="0000FF"/>
      <w:u w:val="single"/>
    </w:rPr>
  </w:style>
  <w:style w:type="paragraph" w:customStyle="1" w:styleId="ust">
    <w:name w:val="ust"/>
    <w:rsid w:val="00DA65E0"/>
    <w:pPr>
      <w:spacing w:before="60" w:after="60"/>
      <w:ind w:left="426" w:hanging="284"/>
      <w:jc w:val="both"/>
    </w:pPr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5924CB"/>
    <w:rPr>
      <w:sz w:val="20"/>
    </w:rPr>
  </w:style>
  <w:style w:type="character" w:styleId="Odwoanieprzypisudolnego">
    <w:name w:val="footnote reference"/>
    <w:semiHidden/>
    <w:rsid w:val="005924CB"/>
    <w:rPr>
      <w:vertAlign w:val="superscript"/>
    </w:rPr>
  </w:style>
  <w:style w:type="paragraph" w:styleId="Tekstpodstawowy2">
    <w:name w:val="Body Text 2"/>
    <w:basedOn w:val="Normalny"/>
    <w:link w:val="Tekstpodstawowy2Znak"/>
    <w:rsid w:val="00014627"/>
    <w:pPr>
      <w:spacing w:after="120" w:line="480" w:lineRule="auto"/>
    </w:pPr>
    <w:rPr>
      <w:lang w:val="x-none" w:eastAsia="x-none"/>
    </w:rPr>
  </w:style>
  <w:style w:type="table" w:styleId="Tabela-Siatka">
    <w:name w:val="Table Grid"/>
    <w:basedOn w:val="Standardowy"/>
    <w:rsid w:val="003421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2372FD"/>
    <w:rPr>
      <w:sz w:val="20"/>
    </w:rPr>
  </w:style>
  <w:style w:type="character" w:styleId="Odwoanieprzypisukocowego">
    <w:name w:val="endnote reference"/>
    <w:semiHidden/>
    <w:rsid w:val="002372FD"/>
    <w:rPr>
      <w:vertAlign w:val="superscript"/>
    </w:rPr>
  </w:style>
  <w:style w:type="character" w:customStyle="1" w:styleId="Tekstpodstawowywcity2Znak">
    <w:name w:val="Tekst podstawowy wcięty 2 Znak"/>
    <w:link w:val="Tekstpodstawowywcity2"/>
    <w:rsid w:val="00A935C3"/>
    <w:rPr>
      <w:sz w:val="24"/>
    </w:rPr>
  </w:style>
  <w:style w:type="character" w:customStyle="1" w:styleId="TytuZnak">
    <w:name w:val="Tytuł Znak"/>
    <w:link w:val="Tytu"/>
    <w:rsid w:val="00BB5650"/>
    <w:rPr>
      <w:b/>
      <w:sz w:val="24"/>
    </w:rPr>
  </w:style>
  <w:style w:type="character" w:customStyle="1" w:styleId="Tekstpodstawowy3Znak">
    <w:name w:val="Tekst podstawowy 3 Znak"/>
    <w:link w:val="Tekstpodstawowy3"/>
    <w:rsid w:val="00BB5650"/>
    <w:rPr>
      <w:sz w:val="24"/>
    </w:rPr>
  </w:style>
  <w:style w:type="character" w:customStyle="1" w:styleId="TekstpodstawowyZnak">
    <w:name w:val="Tekst podstawowy Znak"/>
    <w:link w:val="Tekstpodstawowy"/>
    <w:uiPriority w:val="99"/>
    <w:rsid w:val="00BB5650"/>
    <w:rPr>
      <w:sz w:val="24"/>
    </w:rPr>
  </w:style>
  <w:style w:type="character" w:customStyle="1" w:styleId="Tekstpodstawowy2Znak">
    <w:name w:val="Tekst podstawowy 2 Znak"/>
    <w:link w:val="Tekstpodstawowy2"/>
    <w:rsid w:val="00BB5650"/>
    <w:rPr>
      <w:sz w:val="24"/>
    </w:rPr>
  </w:style>
  <w:style w:type="paragraph" w:styleId="Akapitzlist">
    <w:name w:val="List Paragraph"/>
    <w:aliases w:val="wypunktowanie"/>
    <w:basedOn w:val="Normalny"/>
    <w:link w:val="AkapitzlistZnak"/>
    <w:qFormat/>
    <w:rsid w:val="00645705"/>
    <w:pPr>
      <w:ind w:left="708"/>
    </w:pPr>
    <w:rPr>
      <w:lang w:val="x-none" w:eastAsia="x-none"/>
    </w:rPr>
  </w:style>
  <w:style w:type="character" w:customStyle="1" w:styleId="Nagwek8Znak">
    <w:name w:val="Nagłówek 8 Znak"/>
    <w:link w:val="Nagwek8"/>
    <w:rsid w:val="00DF77AF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Tekstpodstawowy21">
    <w:name w:val="Tekst podstawowy 21"/>
    <w:basedOn w:val="Normalny"/>
    <w:rsid w:val="009B4907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 w:val="28"/>
    </w:rPr>
  </w:style>
  <w:style w:type="paragraph" w:styleId="Tekstpodstawowywcity3">
    <w:name w:val="Body Text Indent 3"/>
    <w:basedOn w:val="Normalny"/>
    <w:link w:val="Tekstpodstawowywcity3Znak"/>
    <w:rsid w:val="00341E05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341E05"/>
    <w:rPr>
      <w:sz w:val="16"/>
      <w:szCs w:val="16"/>
    </w:rPr>
  </w:style>
  <w:style w:type="paragraph" w:customStyle="1" w:styleId="tyt">
    <w:name w:val="tyt"/>
    <w:basedOn w:val="Normalny"/>
    <w:rsid w:val="006E4083"/>
    <w:pPr>
      <w:keepNext/>
      <w:spacing w:before="60" w:after="60"/>
      <w:jc w:val="center"/>
    </w:pPr>
    <w:rPr>
      <w:b/>
    </w:rPr>
  </w:style>
  <w:style w:type="paragraph" w:styleId="Lista">
    <w:name w:val="List"/>
    <w:basedOn w:val="Normalny"/>
    <w:rsid w:val="00746C9D"/>
    <w:pPr>
      <w:ind w:left="283" w:hanging="283"/>
      <w:contextualSpacing/>
    </w:pPr>
  </w:style>
  <w:style w:type="character" w:customStyle="1" w:styleId="Nagwek3Znak">
    <w:name w:val="Nagłówek 3 Znak"/>
    <w:link w:val="Nagwek3"/>
    <w:rsid w:val="0027517F"/>
    <w:rPr>
      <w:b/>
      <w:sz w:val="24"/>
      <w:lang w:val="x-none" w:eastAsia="x-none"/>
    </w:rPr>
  </w:style>
  <w:style w:type="paragraph" w:styleId="Lista3">
    <w:name w:val="List 3"/>
    <w:basedOn w:val="Normalny"/>
    <w:rsid w:val="00194A1F"/>
    <w:pPr>
      <w:ind w:left="849" w:hanging="283"/>
      <w:contextualSpacing/>
    </w:pPr>
  </w:style>
  <w:style w:type="paragraph" w:styleId="Lista4">
    <w:name w:val="List 4"/>
    <w:basedOn w:val="Normalny"/>
    <w:rsid w:val="00194A1F"/>
    <w:pPr>
      <w:ind w:left="1132" w:hanging="283"/>
      <w:contextualSpacing/>
    </w:pPr>
  </w:style>
  <w:style w:type="paragraph" w:styleId="Lista2">
    <w:name w:val="List 2"/>
    <w:basedOn w:val="Normalny"/>
    <w:rsid w:val="00923F7D"/>
    <w:pPr>
      <w:ind w:left="566" w:hanging="283"/>
      <w:contextualSpacing/>
    </w:pPr>
  </w:style>
  <w:style w:type="paragraph" w:styleId="Bezodstpw">
    <w:name w:val="No Spacing"/>
    <w:link w:val="BezodstpwZnak"/>
    <w:qFormat/>
    <w:rsid w:val="008F74FF"/>
    <w:pPr>
      <w:widowControl w:val="0"/>
      <w:autoSpaceDE w:val="0"/>
      <w:autoSpaceDN w:val="0"/>
      <w:adjustRightInd w:val="0"/>
      <w:ind w:right="400"/>
    </w:pPr>
    <w:rPr>
      <w:rFonts w:ascii="Arial" w:hAnsi="Arial" w:cs="Arial"/>
      <w:i/>
      <w:iCs/>
      <w:sz w:val="22"/>
      <w:szCs w:val="22"/>
      <w:lang w:eastAsia="en-US"/>
    </w:rPr>
  </w:style>
  <w:style w:type="character" w:customStyle="1" w:styleId="BezodstpwZnak">
    <w:name w:val="Bez odstępów Znak"/>
    <w:link w:val="Bezodstpw"/>
    <w:rsid w:val="008F74FF"/>
    <w:rPr>
      <w:rFonts w:ascii="Arial" w:hAnsi="Arial" w:cs="Arial"/>
      <w:i/>
      <w:iCs/>
      <w:sz w:val="22"/>
      <w:szCs w:val="22"/>
      <w:lang w:val="pl-PL"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17108F"/>
  </w:style>
  <w:style w:type="paragraph" w:customStyle="1" w:styleId="Default">
    <w:name w:val="Default"/>
    <w:rsid w:val="00145B8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rsid w:val="005658B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5658B4"/>
    <w:rPr>
      <w:sz w:val="24"/>
    </w:rPr>
  </w:style>
  <w:style w:type="character" w:styleId="Odwoaniedokomentarza">
    <w:name w:val="annotation reference"/>
    <w:uiPriority w:val="99"/>
    <w:rsid w:val="006F2FB2"/>
    <w:rPr>
      <w:sz w:val="16"/>
      <w:szCs w:val="16"/>
    </w:rPr>
  </w:style>
  <w:style w:type="paragraph" w:styleId="Tekstdymka">
    <w:name w:val="Balloon Text"/>
    <w:basedOn w:val="Normalny"/>
    <w:link w:val="TekstdymkaZnak"/>
    <w:rsid w:val="00F35D0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F35D05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2D7617"/>
    <w:rPr>
      <w:sz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13433"/>
  </w:style>
  <w:style w:type="character" w:customStyle="1" w:styleId="Teksttreci">
    <w:name w:val="Tekst treści_"/>
    <w:link w:val="Teksttreci0"/>
    <w:rsid w:val="00713433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13433"/>
    <w:pPr>
      <w:widowControl w:val="0"/>
      <w:shd w:val="clear" w:color="auto" w:fill="FFFFFF"/>
      <w:spacing w:after="120" w:line="276" w:lineRule="auto"/>
    </w:pPr>
    <w:rPr>
      <w:sz w:val="20"/>
      <w:lang w:val="x-none" w:eastAsia="x-none"/>
    </w:rPr>
  </w:style>
  <w:style w:type="paragraph" w:styleId="Tekstkomentarza">
    <w:name w:val="annotation text"/>
    <w:basedOn w:val="Normalny"/>
    <w:link w:val="TekstkomentarzaZnak"/>
    <w:rsid w:val="00DD7886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DD7886"/>
  </w:style>
  <w:style w:type="paragraph" w:styleId="Tematkomentarza">
    <w:name w:val="annotation subject"/>
    <w:basedOn w:val="Tekstkomentarza"/>
    <w:next w:val="Tekstkomentarza"/>
    <w:link w:val="TematkomentarzaZnak"/>
    <w:rsid w:val="00DD7886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DD7886"/>
    <w:rPr>
      <w:b/>
      <w:bCs/>
    </w:rPr>
  </w:style>
  <w:style w:type="numbering" w:customStyle="1" w:styleId="Styl1">
    <w:name w:val="Styl1"/>
    <w:rsid w:val="002B270E"/>
    <w:pPr>
      <w:numPr>
        <w:numId w:val="7"/>
      </w:numPr>
    </w:pPr>
  </w:style>
  <w:style w:type="paragraph" w:styleId="Poprawka">
    <w:name w:val="Revision"/>
    <w:hidden/>
    <w:uiPriority w:val="99"/>
    <w:semiHidden/>
    <w:rsid w:val="00F0630B"/>
    <w:rPr>
      <w:sz w:val="24"/>
    </w:rPr>
  </w:style>
  <w:style w:type="paragraph" w:styleId="Spistreci3">
    <w:name w:val="toc 3"/>
    <w:basedOn w:val="Normalny"/>
    <w:next w:val="Normalny"/>
    <w:autoRedefine/>
    <w:uiPriority w:val="39"/>
    <w:rsid w:val="00164CE3"/>
    <w:pPr>
      <w:tabs>
        <w:tab w:val="left" w:pos="709"/>
        <w:tab w:val="right" w:leader="dot" w:pos="9628"/>
      </w:tabs>
      <w:spacing w:before="60" w:after="60"/>
      <w:ind w:left="851" w:hanging="425"/>
    </w:pPr>
  </w:style>
  <w:style w:type="paragraph" w:styleId="Spistreci1">
    <w:name w:val="toc 1"/>
    <w:basedOn w:val="Normalny"/>
    <w:next w:val="Normalny"/>
    <w:autoRedefine/>
    <w:uiPriority w:val="39"/>
    <w:rsid w:val="00824402"/>
    <w:pPr>
      <w:tabs>
        <w:tab w:val="right" w:leader="dot" w:pos="9628"/>
      </w:tabs>
      <w:spacing w:before="240"/>
      <w:textboxTightWrap w:val="allLines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rsid w:val="0074092F"/>
    <w:pPr>
      <w:tabs>
        <w:tab w:val="right" w:leader="dot" w:pos="9628"/>
      </w:tabs>
      <w:spacing w:before="60" w:after="60"/>
      <w:ind w:left="284" w:hanging="46"/>
      <w:textboxTightWrap w:val="allLines"/>
    </w:pPr>
    <w:rPr>
      <w:noProof/>
    </w:rPr>
  </w:style>
  <w:style w:type="paragraph" w:styleId="Spistreci4">
    <w:name w:val="toc 4"/>
    <w:basedOn w:val="Normalny"/>
    <w:next w:val="Normalny"/>
    <w:autoRedefine/>
    <w:uiPriority w:val="39"/>
    <w:unhideWhenUsed/>
    <w:rsid w:val="008A10E1"/>
    <w:pPr>
      <w:spacing w:after="100" w:line="276" w:lineRule="auto"/>
      <w:ind w:left="660"/>
    </w:pPr>
    <w:rPr>
      <w:rFonts w:ascii="Calibri" w:hAnsi="Calibri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8A10E1"/>
    <w:pPr>
      <w:spacing w:after="100" w:line="276" w:lineRule="auto"/>
      <w:ind w:left="880"/>
    </w:pPr>
    <w:rPr>
      <w:rFonts w:ascii="Calibri" w:hAnsi="Calibr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8A10E1"/>
    <w:pPr>
      <w:spacing w:after="100" w:line="276" w:lineRule="auto"/>
      <w:ind w:left="1100"/>
    </w:pPr>
    <w:rPr>
      <w:rFonts w:ascii="Calibri" w:hAnsi="Calibr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8A10E1"/>
    <w:pPr>
      <w:spacing w:after="100" w:line="276" w:lineRule="auto"/>
      <w:ind w:left="1320"/>
    </w:pPr>
    <w:rPr>
      <w:rFonts w:ascii="Calibri" w:hAnsi="Calibr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8A10E1"/>
    <w:pPr>
      <w:spacing w:after="100" w:line="276" w:lineRule="auto"/>
      <w:ind w:left="1540"/>
    </w:pPr>
    <w:rPr>
      <w:rFonts w:ascii="Calibri" w:hAnsi="Calibr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8A10E1"/>
    <w:pPr>
      <w:spacing w:after="100" w:line="276" w:lineRule="auto"/>
      <w:ind w:left="1760"/>
    </w:pPr>
    <w:rPr>
      <w:rFonts w:ascii="Calibri" w:hAnsi="Calibri"/>
      <w:sz w:val="22"/>
      <w:szCs w:val="22"/>
    </w:rPr>
  </w:style>
  <w:style w:type="paragraph" w:customStyle="1" w:styleId="tekstzwyky">
    <w:name w:val="tekst zwykły"/>
    <w:basedOn w:val="Normalny"/>
    <w:link w:val="tekstzwykyZnak"/>
    <w:qFormat/>
    <w:rsid w:val="008B2A9C"/>
    <w:pPr>
      <w:widowControl w:val="0"/>
      <w:adjustRightInd w:val="0"/>
      <w:spacing w:before="240" w:after="240"/>
      <w:jc w:val="both"/>
      <w:textAlignment w:val="baseline"/>
    </w:pPr>
    <w:rPr>
      <w:rFonts w:ascii="Arial" w:hAnsi="Arial"/>
      <w:sz w:val="22"/>
      <w:szCs w:val="22"/>
      <w:lang w:eastAsia="en-US"/>
    </w:rPr>
  </w:style>
  <w:style w:type="character" w:customStyle="1" w:styleId="tekstzwykyZnak">
    <w:name w:val="tekst zwykły Znak"/>
    <w:link w:val="tekstzwyky"/>
    <w:rsid w:val="008B2A9C"/>
    <w:rPr>
      <w:rFonts w:ascii="Arial" w:hAnsi="Arial"/>
      <w:sz w:val="22"/>
      <w:szCs w:val="22"/>
      <w:lang w:eastAsia="en-US"/>
    </w:rPr>
  </w:style>
  <w:style w:type="character" w:customStyle="1" w:styleId="AkapitzlistZnak">
    <w:name w:val="Akapit z listą Znak"/>
    <w:aliases w:val="wypunktowanie Znak"/>
    <w:link w:val="Akapitzlist"/>
    <w:qFormat/>
    <w:locked/>
    <w:rsid w:val="00265A60"/>
    <w:rPr>
      <w:sz w:val="24"/>
    </w:rPr>
  </w:style>
  <w:style w:type="character" w:customStyle="1" w:styleId="Teksttreci2">
    <w:name w:val="Tekst treści (2)_"/>
    <w:link w:val="Teksttreci20"/>
    <w:uiPriority w:val="99"/>
    <w:rsid w:val="00265A60"/>
    <w:rPr>
      <w:rFonts w:ascii="Arial" w:hAnsi="Arial" w:cs="Arial"/>
      <w:i/>
      <w:iCs/>
      <w:sz w:val="19"/>
      <w:szCs w:val="19"/>
    </w:rPr>
  </w:style>
  <w:style w:type="paragraph" w:customStyle="1" w:styleId="Teksttreci20">
    <w:name w:val="Tekst treści (2)"/>
    <w:basedOn w:val="Normalny"/>
    <w:link w:val="Teksttreci2"/>
    <w:uiPriority w:val="99"/>
    <w:rsid w:val="00265A60"/>
    <w:pPr>
      <w:widowControl w:val="0"/>
      <w:spacing w:after="100" w:line="379" w:lineRule="auto"/>
    </w:pPr>
    <w:rPr>
      <w:rFonts w:ascii="Arial" w:hAnsi="Arial" w:cs="Arial"/>
      <w:i/>
      <w:iCs/>
      <w:sz w:val="19"/>
      <w:szCs w:val="19"/>
    </w:rPr>
  </w:style>
  <w:style w:type="paragraph" w:customStyle="1" w:styleId="divpoint">
    <w:name w:val="div.point"/>
    <w:uiPriority w:val="99"/>
    <w:rsid w:val="006578EB"/>
    <w:pPr>
      <w:widowControl w:val="0"/>
      <w:autoSpaceDE w:val="0"/>
      <w:autoSpaceDN w:val="0"/>
      <w:adjustRightInd w:val="0"/>
      <w:spacing w:line="40" w:lineRule="atLeast"/>
    </w:pPr>
    <w:rPr>
      <w:rFonts w:ascii="Helvetic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6578EB"/>
    <w:pPr>
      <w:widowControl w:val="0"/>
      <w:autoSpaceDE w:val="0"/>
      <w:autoSpaceDN w:val="0"/>
      <w:adjustRightInd w:val="0"/>
      <w:spacing w:line="40" w:lineRule="atLeast"/>
    </w:pPr>
    <w:rPr>
      <w:rFonts w:ascii="Helvetic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6578EB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hAnsi="Helvetica" w:cs="Helvetica"/>
      <w:color w:val="000000"/>
      <w:sz w:val="18"/>
      <w:szCs w:val="18"/>
    </w:rPr>
  </w:style>
  <w:style w:type="character" w:customStyle="1" w:styleId="Inne">
    <w:name w:val="Inne_"/>
    <w:link w:val="Inne0"/>
    <w:uiPriority w:val="99"/>
    <w:rsid w:val="006F47A0"/>
    <w:rPr>
      <w:color w:val="000000"/>
      <w:sz w:val="24"/>
      <w:szCs w:val="24"/>
    </w:rPr>
  </w:style>
  <w:style w:type="paragraph" w:customStyle="1" w:styleId="Inne0">
    <w:name w:val="Inne"/>
    <w:basedOn w:val="Normalny"/>
    <w:link w:val="Inne"/>
    <w:uiPriority w:val="99"/>
    <w:rsid w:val="006F47A0"/>
    <w:pPr>
      <w:widowControl w:val="0"/>
      <w:spacing w:after="150" w:line="276" w:lineRule="auto"/>
    </w:pPr>
    <w:rPr>
      <w:color w:val="000000"/>
      <w:szCs w:val="24"/>
    </w:rPr>
  </w:style>
  <w:style w:type="paragraph" w:customStyle="1" w:styleId="Tekstpodstawowy22">
    <w:name w:val="Tekst podstawowy 22"/>
    <w:basedOn w:val="Normalny"/>
    <w:rsid w:val="00341A44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3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75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22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1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1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90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ZGM\SIWZ%20-%20wzory\SIWZ_rb%20(pozosta&#322;e)%20-%20szablon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08E913-7F1B-46E3-A6D2-89B642173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SIWZ_rb (pozostałe) - szablon</Template>
  <TotalTime>1</TotalTime>
  <Pages>4</Pages>
  <Words>774</Words>
  <Characters>6825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Ogłoszenie o zamówieniu</vt:lpstr>
    </vt:vector>
  </TitlesOfParts>
  <Company>RUP Bielsko-Biała</Company>
  <LinksUpToDate>false</LinksUpToDate>
  <CharactersWithSpaces>7584</CharactersWithSpaces>
  <SharedDoc>false</SharedDoc>
  <HLinks>
    <vt:vector size="12" baseType="variant">
      <vt:variant>
        <vt:i4>1900588</vt:i4>
      </vt:variant>
      <vt:variant>
        <vt:i4>3</vt:i4>
      </vt:variant>
      <vt:variant>
        <vt:i4>0</vt:i4>
      </vt:variant>
      <vt:variant>
        <vt:i4>5</vt:i4>
      </vt:variant>
      <vt:variant>
        <vt:lpwstr>mailto:iod@zgm.eu</vt:lpwstr>
      </vt:variant>
      <vt:variant>
        <vt:lpwstr/>
      </vt:variant>
      <vt:variant>
        <vt:i4>1114163</vt:i4>
      </vt:variant>
      <vt:variant>
        <vt:i4>0</vt:i4>
      </vt:variant>
      <vt:variant>
        <vt:i4>0</vt:i4>
      </vt:variant>
      <vt:variant>
        <vt:i4>5</vt:i4>
      </vt:variant>
      <vt:variant>
        <vt:lpwstr>mailto:sekretariat@zgm.eu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Ogłoszenie o zamówieniu</dc:title>
  <dc:subject/>
  <dc:creator>DCzerska-Sokołowka</dc:creator>
  <cp:keywords/>
  <cp:lastModifiedBy>Dorota Czerska-Sokołowska</cp:lastModifiedBy>
  <cp:revision>2</cp:revision>
  <cp:lastPrinted>2024-12-11T10:46:00Z</cp:lastPrinted>
  <dcterms:created xsi:type="dcterms:W3CDTF">2024-12-11T10:57:00Z</dcterms:created>
  <dcterms:modified xsi:type="dcterms:W3CDTF">2024-12-11T10:57:00Z</dcterms:modified>
</cp:coreProperties>
</file>